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0E5" w:rsidRPr="00043C45" w:rsidRDefault="00B020E5" w:rsidP="00374A3B">
      <w:pPr>
        <w:rPr>
          <w:sz w:val="28"/>
          <w:szCs w:val="28"/>
          <w:lang w:val="en-US"/>
        </w:rPr>
      </w:pPr>
    </w:p>
    <w:p w:rsidR="00B020E5" w:rsidRPr="00043C45" w:rsidRDefault="00B020E5" w:rsidP="00622E0D">
      <w:pPr>
        <w:jc w:val="center"/>
        <w:rPr>
          <w:sz w:val="28"/>
          <w:szCs w:val="28"/>
        </w:rPr>
      </w:pPr>
      <w:r w:rsidRPr="00043C45">
        <w:rPr>
          <w:sz w:val="28"/>
          <w:szCs w:val="28"/>
        </w:rPr>
        <w:t>МИНОБРНАУКИ РОССИИ</w:t>
      </w:r>
    </w:p>
    <w:p w:rsidR="00B020E5" w:rsidRPr="00043C45" w:rsidRDefault="00B020E5"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B020E5" w:rsidRPr="00043C45" w:rsidRDefault="00B020E5" w:rsidP="00622E0D">
      <w:pPr>
        <w:jc w:val="center"/>
        <w:rPr>
          <w:b/>
          <w:sz w:val="28"/>
          <w:szCs w:val="28"/>
        </w:rPr>
      </w:pPr>
      <w:r w:rsidRPr="00043C45">
        <w:rPr>
          <w:b/>
          <w:sz w:val="28"/>
          <w:szCs w:val="28"/>
        </w:rPr>
        <w:t>«Гжельский государственный университет»</w:t>
      </w:r>
    </w:p>
    <w:p w:rsidR="00B020E5" w:rsidRPr="00043C45" w:rsidRDefault="00B020E5" w:rsidP="00622E0D">
      <w:pPr>
        <w:jc w:val="center"/>
        <w:rPr>
          <w:sz w:val="28"/>
          <w:szCs w:val="28"/>
        </w:rPr>
      </w:pPr>
      <w:r w:rsidRPr="00043C45">
        <w:rPr>
          <w:sz w:val="28"/>
          <w:szCs w:val="28"/>
        </w:rPr>
        <w:t>(ГГУ)</w:t>
      </w:r>
    </w:p>
    <w:p w:rsidR="00B020E5" w:rsidRPr="00043C45" w:rsidRDefault="00B020E5" w:rsidP="00622E0D">
      <w:pPr>
        <w:rPr>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B020E5" w:rsidRPr="00043C45" w:rsidRDefault="00B020E5" w:rsidP="00622E0D">
      <w:pPr>
        <w:tabs>
          <w:tab w:val="left" w:pos="680"/>
          <w:tab w:val="left" w:pos="851"/>
          <w:tab w:val="left" w:pos="6240"/>
        </w:tabs>
        <w:rPr>
          <w:noProof/>
          <w:sz w:val="28"/>
          <w:szCs w:val="28"/>
        </w:rPr>
      </w:pPr>
      <w:r w:rsidRPr="00043C45">
        <w:rPr>
          <w:noProof/>
          <w:sz w:val="28"/>
          <w:szCs w:val="28"/>
        </w:rPr>
        <w:tab/>
      </w:r>
    </w:p>
    <w:p w:rsidR="00B020E5" w:rsidRPr="00043C45" w:rsidRDefault="00B020E5" w:rsidP="00622E0D">
      <w:pPr>
        <w:tabs>
          <w:tab w:val="left" w:pos="680"/>
          <w:tab w:val="left" w:pos="851"/>
          <w:tab w:val="left" w:pos="6240"/>
        </w:tabs>
        <w:rPr>
          <w:noProof/>
          <w:sz w:val="28"/>
          <w:szCs w:val="28"/>
        </w:rPr>
      </w:pPr>
    </w:p>
    <w:p w:rsidR="00B020E5" w:rsidRPr="00043C45" w:rsidRDefault="00B020E5" w:rsidP="00622E0D">
      <w:pPr>
        <w:tabs>
          <w:tab w:val="left" w:pos="680"/>
          <w:tab w:val="left" w:pos="851"/>
          <w:tab w:val="left" w:pos="6240"/>
        </w:tabs>
        <w:rPr>
          <w:sz w:val="28"/>
          <w:szCs w:val="28"/>
        </w:rPr>
      </w:pPr>
    </w:p>
    <w:p w:rsidR="00B020E5" w:rsidRPr="00077B53" w:rsidRDefault="00B020E5" w:rsidP="00622E0D">
      <w:pPr>
        <w:pStyle w:val="Style11"/>
        <w:widowControl/>
        <w:rPr>
          <w:bCs/>
          <w:sz w:val="32"/>
          <w:szCs w:val="32"/>
          <w:u w:val="single"/>
        </w:rPr>
      </w:pPr>
      <w:r w:rsidRPr="00077B53">
        <w:rPr>
          <w:bCs/>
          <w:sz w:val="32"/>
          <w:szCs w:val="32"/>
          <w:u w:val="single"/>
        </w:rPr>
        <w:t>Рабочая программа дисциплины</w:t>
      </w:r>
    </w:p>
    <w:p w:rsidR="00B020E5" w:rsidRPr="00043C45" w:rsidRDefault="00B020E5" w:rsidP="00622E0D">
      <w:pPr>
        <w:tabs>
          <w:tab w:val="left" w:pos="680"/>
          <w:tab w:val="left" w:pos="851"/>
        </w:tabs>
        <w:jc w:val="center"/>
        <w:rPr>
          <w:sz w:val="28"/>
          <w:szCs w:val="28"/>
        </w:rPr>
      </w:pPr>
    </w:p>
    <w:p w:rsidR="00B020E5" w:rsidRPr="00077B53" w:rsidRDefault="00B020E5"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B020E5" w:rsidRPr="00043C45" w:rsidRDefault="00B020E5" w:rsidP="00622E0D">
      <w:pPr>
        <w:tabs>
          <w:tab w:val="left" w:pos="680"/>
          <w:tab w:val="left" w:pos="851"/>
        </w:tabs>
        <w:jc w:val="center"/>
        <w:rPr>
          <w:b/>
          <w:sz w:val="28"/>
          <w:szCs w:val="28"/>
        </w:rPr>
      </w:pPr>
    </w:p>
    <w:tbl>
      <w:tblPr>
        <w:tblW w:w="0" w:type="auto"/>
        <w:tblLook w:val="00A0"/>
      </w:tblPr>
      <w:tblGrid>
        <w:gridCol w:w="3708"/>
        <w:gridCol w:w="5863"/>
      </w:tblGrid>
      <w:tr w:rsidR="00B020E5" w:rsidRPr="00773DBC" w:rsidTr="00E4441E">
        <w:trPr>
          <w:trHeight w:val="409"/>
        </w:trPr>
        <w:tc>
          <w:tcPr>
            <w:tcW w:w="3708" w:type="dxa"/>
          </w:tcPr>
          <w:p w:rsidR="00B020E5" w:rsidRPr="00E4441E" w:rsidRDefault="00B020E5" w:rsidP="00E4441E">
            <w:pPr>
              <w:pStyle w:val="Style15"/>
              <w:tabs>
                <w:tab w:val="left" w:leader="underscore" w:pos="9524"/>
              </w:tabs>
              <w:jc w:val="left"/>
              <w:rPr>
                <w:rStyle w:val="FontStyle53"/>
                <w:bCs/>
                <w:sz w:val="28"/>
                <w:szCs w:val="28"/>
              </w:rPr>
            </w:pPr>
            <w:r w:rsidRPr="00E4441E">
              <w:rPr>
                <w:rStyle w:val="FontStyle53"/>
                <w:b w:val="0"/>
                <w:bCs/>
                <w:i/>
                <w:sz w:val="28"/>
                <w:szCs w:val="28"/>
              </w:rPr>
              <w:t>Направление подготовки</w:t>
            </w:r>
          </w:p>
        </w:tc>
        <w:tc>
          <w:tcPr>
            <w:tcW w:w="5863" w:type="dxa"/>
            <w:tcBorders>
              <w:bottom w:val="single" w:sz="4" w:space="0" w:color="auto"/>
            </w:tcBorders>
          </w:tcPr>
          <w:p w:rsidR="00B020E5" w:rsidRPr="00E4441E" w:rsidRDefault="00B020E5" w:rsidP="00356AA0">
            <w:pPr>
              <w:rPr>
                <w:rStyle w:val="FontStyle53"/>
                <w:b w:val="0"/>
                <w:bCs/>
                <w:sz w:val="28"/>
                <w:szCs w:val="28"/>
              </w:rPr>
            </w:pPr>
            <w:r w:rsidRPr="00E4441E">
              <w:rPr>
                <w:rStyle w:val="FontStyle53"/>
                <w:b w:val="0"/>
                <w:bCs/>
                <w:sz w:val="28"/>
                <w:szCs w:val="28"/>
              </w:rPr>
              <w:t>38.03.02 Менеджмент</w:t>
            </w:r>
          </w:p>
        </w:tc>
      </w:tr>
      <w:tr w:rsidR="00B020E5" w:rsidRPr="00773DBC" w:rsidTr="00E4441E">
        <w:trPr>
          <w:trHeight w:val="367"/>
        </w:trPr>
        <w:tc>
          <w:tcPr>
            <w:tcW w:w="3708" w:type="dxa"/>
          </w:tcPr>
          <w:p w:rsidR="00B020E5" w:rsidRPr="00E4441E" w:rsidRDefault="00B020E5" w:rsidP="00E4441E">
            <w:pPr>
              <w:tabs>
                <w:tab w:val="left" w:pos="680"/>
                <w:tab w:val="left" w:pos="851"/>
              </w:tabs>
              <w:rPr>
                <w:b/>
                <w:i/>
                <w:sz w:val="28"/>
                <w:szCs w:val="28"/>
              </w:rPr>
            </w:pPr>
            <w:r w:rsidRPr="00E4441E">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B020E5" w:rsidRPr="00E4441E" w:rsidRDefault="00B020E5" w:rsidP="00E4441E">
            <w:pPr>
              <w:tabs>
                <w:tab w:val="left" w:pos="680"/>
                <w:tab w:val="left" w:pos="851"/>
              </w:tabs>
              <w:rPr>
                <w:sz w:val="28"/>
                <w:szCs w:val="28"/>
              </w:rPr>
            </w:pPr>
            <w:r w:rsidRPr="00E4441E">
              <w:rPr>
                <w:sz w:val="28"/>
                <w:szCs w:val="28"/>
              </w:rPr>
              <w:t>Организационно-управленческая деятельность в сфере предпринимательства</w:t>
            </w: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020E5" w:rsidRPr="00E4441E" w:rsidRDefault="00B020E5" w:rsidP="00E4441E">
            <w:pPr>
              <w:pStyle w:val="Style15"/>
              <w:tabs>
                <w:tab w:val="left" w:leader="underscore" w:pos="9768"/>
              </w:tabs>
              <w:jc w:val="center"/>
              <w:rPr>
                <w:rStyle w:val="FontStyle53"/>
                <w:bCs/>
                <w:sz w:val="28"/>
                <w:szCs w:val="28"/>
              </w:rPr>
            </w:pP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 w:val="0"/>
                <w:bCs/>
                <w:i/>
                <w:sz w:val="28"/>
                <w:szCs w:val="28"/>
              </w:rPr>
            </w:pPr>
          </w:p>
          <w:p w:rsidR="00B020E5" w:rsidRPr="00E4441E" w:rsidRDefault="00B020E5" w:rsidP="00E4441E">
            <w:pPr>
              <w:pStyle w:val="Style15"/>
              <w:tabs>
                <w:tab w:val="left" w:leader="underscore" w:pos="9768"/>
              </w:tabs>
              <w:jc w:val="left"/>
              <w:rPr>
                <w:rStyle w:val="FontStyle53"/>
                <w:b w:val="0"/>
                <w:bCs/>
                <w:i/>
                <w:sz w:val="28"/>
                <w:szCs w:val="28"/>
              </w:rPr>
            </w:pPr>
          </w:p>
          <w:p w:rsidR="00B020E5" w:rsidRPr="00E4441E" w:rsidRDefault="00B020E5" w:rsidP="00E4441E">
            <w:pPr>
              <w:pStyle w:val="Style15"/>
              <w:tabs>
                <w:tab w:val="left" w:leader="underscore" w:pos="9768"/>
              </w:tabs>
              <w:jc w:val="left"/>
              <w:rPr>
                <w:rStyle w:val="FontStyle53"/>
                <w:bCs/>
                <w:sz w:val="28"/>
                <w:szCs w:val="28"/>
              </w:rPr>
            </w:pPr>
            <w:r w:rsidRPr="00E4441E">
              <w:rPr>
                <w:rStyle w:val="FontStyle53"/>
                <w:b w:val="0"/>
                <w:bCs/>
                <w:i/>
                <w:sz w:val="28"/>
                <w:szCs w:val="28"/>
              </w:rPr>
              <w:t>Квалификация  выпускника</w:t>
            </w:r>
          </w:p>
        </w:tc>
        <w:tc>
          <w:tcPr>
            <w:tcW w:w="5863" w:type="dxa"/>
            <w:tcBorders>
              <w:bottom w:val="single" w:sz="4" w:space="0" w:color="auto"/>
            </w:tcBorders>
          </w:tcPr>
          <w:p w:rsidR="00B020E5" w:rsidRPr="00E4441E" w:rsidRDefault="00B020E5" w:rsidP="00E4441E">
            <w:pPr>
              <w:pStyle w:val="Style15"/>
              <w:tabs>
                <w:tab w:val="left" w:leader="underscore" w:pos="9768"/>
              </w:tabs>
              <w:rPr>
                <w:rStyle w:val="FontStyle53"/>
                <w:b w:val="0"/>
                <w:bCs/>
                <w:sz w:val="28"/>
                <w:szCs w:val="28"/>
              </w:rPr>
            </w:pPr>
          </w:p>
          <w:p w:rsidR="00B020E5" w:rsidRPr="00E4441E" w:rsidRDefault="00B020E5" w:rsidP="00E4441E">
            <w:pPr>
              <w:pStyle w:val="Style15"/>
              <w:tabs>
                <w:tab w:val="left" w:leader="underscore" w:pos="9768"/>
              </w:tabs>
              <w:rPr>
                <w:rStyle w:val="FontStyle53"/>
                <w:b w:val="0"/>
                <w:bCs/>
                <w:sz w:val="28"/>
                <w:szCs w:val="28"/>
              </w:rPr>
            </w:pPr>
          </w:p>
          <w:p w:rsidR="00B020E5" w:rsidRPr="00E4441E" w:rsidRDefault="00B020E5" w:rsidP="00E4441E">
            <w:pPr>
              <w:pStyle w:val="Style15"/>
              <w:tabs>
                <w:tab w:val="left" w:leader="underscore" w:pos="9768"/>
              </w:tabs>
              <w:rPr>
                <w:rStyle w:val="FontStyle53"/>
                <w:b w:val="0"/>
                <w:bCs/>
                <w:sz w:val="28"/>
                <w:szCs w:val="28"/>
              </w:rPr>
            </w:pPr>
            <w:r w:rsidRPr="00E4441E">
              <w:rPr>
                <w:rStyle w:val="FontStyle53"/>
                <w:b w:val="0"/>
                <w:bCs/>
                <w:sz w:val="28"/>
                <w:szCs w:val="28"/>
              </w:rPr>
              <w:t>бакалавр</w:t>
            </w:r>
          </w:p>
        </w:tc>
      </w:tr>
    </w:tbl>
    <w:p w:rsidR="00B020E5" w:rsidRPr="00043C45" w:rsidRDefault="00B020E5" w:rsidP="00622E0D">
      <w:pPr>
        <w:pStyle w:val="Style15"/>
        <w:tabs>
          <w:tab w:val="left" w:leader="underscore" w:pos="9856"/>
        </w:tabs>
        <w:ind w:firstLine="720"/>
        <w:rPr>
          <w:rStyle w:val="FontStyle53"/>
          <w:bCs/>
          <w:sz w:val="28"/>
          <w:szCs w:val="28"/>
        </w:rPr>
      </w:pPr>
    </w:p>
    <w:p w:rsidR="00B020E5" w:rsidRPr="00043C45" w:rsidRDefault="00B020E5" w:rsidP="00622E0D">
      <w:pPr>
        <w:pStyle w:val="Style15"/>
        <w:tabs>
          <w:tab w:val="left" w:leader="underscore" w:pos="9856"/>
        </w:tabs>
        <w:ind w:firstLine="720"/>
        <w:jc w:val="center"/>
        <w:rPr>
          <w:rStyle w:val="FontStyle53"/>
          <w:bCs/>
          <w:sz w:val="28"/>
          <w:szCs w:val="28"/>
        </w:rPr>
      </w:pPr>
    </w:p>
    <w:p w:rsidR="00B020E5" w:rsidRPr="00043C45" w:rsidRDefault="00B020E5" w:rsidP="00622E0D">
      <w:pPr>
        <w:pStyle w:val="Style12"/>
        <w:spacing w:line="240" w:lineRule="auto"/>
        <w:ind w:firstLine="720"/>
        <w:jc w:val="center"/>
        <w:rPr>
          <w:rStyle w:val="FontStyle60"/>
          <w:sz w:val="28"/>
          <w:szCs w:val="28"/>
          <w:vertAlign w:val="superscript"/>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B020E5" w:rsidRPr="00043C45" w:rsidRDefault="00B020E5" w:rsidP="00622E0D">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043C45">
          <w:rPr>
            <w:rStyle w:val="FontStyle53"/>
            <w:b w:val="0"/>
            <w:bCs/>
            <w:sz w:val="28"/>
            <w:szCs w:val="28"/>
          </w:rPr>
          <w:t>20</w:t>
        </w:r>
        <w:r>
          <w:rPr>
            <w:rStyle w:val="FontStyle53"/>
            <w:b w:val="0"/>
            <w:bCs/>
            <w:sz w:val="28"/>
            <w:szCs w:val="28"/>
          </w:rPr>
          <w:t>21</w:t>
        </w:r>
        <w:r w:rsidRPr="00043C45">
          <w:rPr>
            <w:rStyle w:val="FontStyle53"/>
            <w:b w:val="0"/>
            <w:bCs/>
            <w:sz w:val="28"/>
            <w:szCs w:val="28"/>
          </w:rPr>
          <w:t xml:space="preserve"> г</w:t>
        </w:r>
      </w:smartTag>
      <w:r w:rsidRPr="00043C45">
        <w:rPr>
          <w:rStyle w:val="FontStyle53"/>
          <w:b w:val="0"/>
          <w:bCs/>
          <w:sz w:val="28"/>
          <w:szCs w:val="28"/>
        </w:rPr>
        <w:t>.</w:t>
      </w:r>
    </w:p>
    <w:p w:rsidR="00B020E5" w:rsidRDefault="00B020E5">
      <w:pPr>
        <w:widowControl/>
        <w:autoSpaceDE/>
        <w:autoSpaceDN/>
        <w:adjustRightInd/>
        <w:spacing w:after="200" w:line="276" w:lineRule="auto"/>
        <w:rPr>
          <w:sz w:val="28"/>
          <w:szCs w:val="28"/>
        </w:rPr>
      </w:pPr>
      <w:r>
        <w:rPr>
          <w:sz w:val="28"/>
          <w:szCs w:val="28"/>
        </w:rPr>
        <w:br w:type="page"/>
      </w:r>
    </w:p>
    <w:p w:rsidR="00B020E5" w:rsidRPr="00773DBC" w:rsidRDefault="00B020E5"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B020E5" w:rsidRDefault="00B020E5"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Pr="00773DBC" w:rsidRDefault="00B020E5" w:rsidP="00622E0D">
      <w:pPr>
        <w:ind w:firstLine="709"/>
        <w:jc w:val="both"/>
      </w:pPr>
    </w:p>
    <w:p w:rsidR="00B020E5" w:rsidRPr="00D71C54" w:rsidRDefault="00B020E5" w:rsidP="002F2C9A">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B020E5" w:rsidRPr="00D71C54" w:rsidRDefault="00B020E5" w:rsidP="002F2C9A">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0E5" w:rsidRPr="00773DBC" w:rsidRDefault="00B020E5" w:rsidP="00622E0D">
      <w:pPr>
        <w:ind w:firstLine="709"/>
        <w:jc w:val="both"/>
      </w:pPr>
    </w:p>
    <w:p w:rsidR="00B020E5" w:rsidRPr="00773DBC" w:rsidRDefault="00B020E5" w:rsidP="00622E0D">
      <w:pPr>
        <w:ind w:firstLine="709"/>
        <w:jc w:val="both"/>
      </w:pPr>
    </w:p>
    <w:p w:rsidR="00B020E5" w:rsidRPr="00773DBC" w:rsidRDefault="00B020E5" w:rsidP="00622E0D">
      <w:pPr>
        <w:ind w:firstLine="709"/>
        <w:jc w:val="both"/>
      </w:pPr>
    </w:p>
    <w:p w:rsidR="00B020E5" w:rsidRPr="00773DBC" w:rsidRDefault="00B020E5" w:rsidP="00622E0D">
      <w:pPr>
        <w:jc w:val="both"/>
      </w:pPr>
    </w:p>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Pr="00773DBC" w:rsidRDefault="00B020E5" w:rsidP="00622E0D">
      <w:pPr>
        <w:pStyle w:val="ListParagraph"/>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630"/>
        <w:gridCol w:w="3080"/>
        <w:gridCol w:w="4785"/>
      </w:tblGrid>
      <w:tr w:rsidR="00B020E5" w:rsidRPr="00773DBC" w:rsidTr="00E4441E">
        <w:trPr>
          <w:trHeight w:val="1152"/>
        </w:trPr>
        <w:tc>
          <w:tcPr>
            <w:tcW w:w="1630" w:type="dxa"/>
          </w:tcPr>
          <w:p w:rsidR="00B020E5" w:rsidRPr="00773DBC" w:rsidRDefault="00B020E5" w:rsidP="00E4441E">
            <w:pPr>
              <w:jc w:val="center"/>
            </w:pPr>
            <w:r w:rsidRPr="00773DBC">
              <w:t>Компетенция</w:t>
            </w:r>
          </w:p>
        </w:tc>
        <w:tc>
          <w:tcPr>
            <w:tcW w:w="3080" w:type="dxa"/>
          </w:tcPr>
          <w:p w:rsidR="00B020E5" w:rsidRPr="00773DBC" w:rsidRDefault="00B020E5" w:rsidP="00E4441E">
            <w:pPr>
              <w:jc w:val="both"/>
            </w:pPr>
            <w:r w:rsidRPr="00773DBC">
              <w:t>Вклад дисциплины в формирование компетенции</w:t>
            </w:r>
          </w:p>
        </w:tc>
        <w:tc>
          <w:tcPr>
            <w:tcW w:w="4785" w:type="dxa"/>
          </w:tcPr>
          <w:p w:rsidR="00B020E5" w:rsidRPr="00773DBC" w:rsidRDefault="00B020E5" w:rsidP="00E4441E">
            <w:pPr>
              <w:jc w:val="both"/>
            </w:pPr>
            <w:r w:rsidRPr="00773DBC">
              <w:t>Планируемые результаты обучения по дисциплине</w:t>
            </w:r>
          </w:p>
        </w:tc>
      </w:tr>
      <w:tr w:rsidR="00B020E5" w:rsidRPr="00773DBC" w:rsidTr="00E4441E">
        <w:tc>
          <w:tcPr>
            <w:tcW w:w="1630" w:type="dxa"/>
          </w:tcPr>
          <w:p w:rsidR="00B020E5" w:rsidRDefault="00B020E5" w:rsidP="00E4441E">
            <w:pPr>
              <w:jc w:val="both"/>
            </w:pPr>
            <w:r>
              <w:t xml:space="preserve">УК-4 </w:t>
            </w:r>
          </w:p>
          <w:p w:rsidR="00B020E5" w:rsidRPr="00E4441E" w:rsidRDefault="00B020E5" w:rsidP="00E4441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080" w:type="dxa"/>
          </w:tcPr>
          <w:p w:rsidR="00B020E5" w:rsidRPr="00E4441E" w:rsidRDefault="00B020E5" w:rsidP="00E4441E">
            <w:pPr>
              <w:pStyle w:val="TableParagraph"/>
              <w:ind w:left="107" w:right="95"/>
              <w:jc w:val="both"/>
              <w:rPr>
                <w:sz w:val="24"/>
                <w:szCs w:val="24"/>
              </w:rPr>
            </w:pPr>
            <w:r w:rsidRPr="00E4441E">
              <w:rPr>
                <w:sz w:val="24"/>
                <w:szCs w:val="24"/>
              </w:rPr>
              <w:t xml:space="preserve">УК-4.1. </w:t>
            </w:r>
          </w:p>
          <w:p w:rsidR="00B020E5" w:rsidRPr="00E4441E" w:rsidRDefault="00B020E5" w:rsidP="00E4441E">
            <w:pPr>
              <w:pStyle w:val="TableParagraph"/>
              <w:ind w:left="107" w:right="95"/>
              <w:jc w:val="both"/>
              <w:rPr>
                <w:sz w:val="24"/>
                <w:szCs w:val="24"/>
              </w:rPr>
            </w:pPr>
            <w:r w:rsidRPr="00E4441E">
              <w:rPr>
                <w:sz w:val="24"/>
                <w:szCs w:val="24"/>
              </w:rPr>
              <w:t>Знаетсистему государственного языка Российской Федерации и иностранного(ых) языка(ов) и основы деловой коммуникации</w:t>
            </w:r>
          </w:p>
          <w:p w:rsidR="00B020E5" w:rsidRPr="00E4441E" w:rsidRDefault="00B020E5" w:rsidP="00E4441E">
            <w:pPr>
              <w:pStyle w:val="TableParagraph"/>
              <w:ind w:left="107" w:right="96"/>
              <w:jc w:val="both"/>
              <w:rPr>
                <w:sz w:val="24"/>
                <w:szCs w:val="24"/>
              </w:rPr>
            </w:pPr>
            <w:r w:rsidRPr="00E4441E">
              <w:rPr>
                <w:sz w:val="24"/>
                <w:szCs w:val="24"/>
              </w:rPr>
              <w:t xml:space="preserve">УК-4.2. </w:t>
            </w:r>
          </w:p>
          <w:p w:rsidR="00B020E5" w:rsidRPr="00E4441E" w:rsidRDefault="00B020E5" w:rsidP="00E4441E">
            <w:pPr>
              <w:pStyle w:val="TableParagraph"/>
              <w:ind w:left="107" w:right="96"/>
              <w:jc w:val="both"/>
              <w:rPr>
                <w:sz w:val="24"/>
                <w:szCs w:val="24"/>
              </w:rPr>
            </w:pPr>
            <w:r w:rsidRPr="00E4441E">
              <w:rPr>
                <w:sz w:val="24"/>
                <w:szCs w:val="24"/>
              </w:rPr>
              <w:t>Умеетлогически и аргументировано строить устную и письменную речь на государственном языке Российской Федерации и иностранном(ых) языке(ах)</w:t>
            </w:r>
          </w:p>
          <w:p w:rsidR="00B020E5" w:rsidRDefault="00B020E5" w:rsidP="00E4441E">
            <w:pPr>
              <w:jc w:val="both"/>
            </w:pPr>
            <w:r w:rsidRPr="005B7D9A">
              <w:t xml:space="preserve">УК-4.3. </w:t>
            </w:r>
          </w:p>
          <w:p w:rsidR="00B020E5" w:rsidRPr="00773DBC" w:rsidRDefault="00B020E5" w:rsidP="00E4441E">
            <w:pPr>
              <w:jc w:val="both"/>
            </w:pPr>
            <w:r w:rsidRPr="005B7D9A">
              <w:t>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B020E5" w:rsidRPr="00E4441E" w:rsidRDefault="00B020E5" w:rsidP="00E4441E">
            <w:pPr>
              <w:jc w:val="both"/>
              <w:rPr>
                <w:b/>
              </w:rPr>
            </w:pPr>
            <w:r w:rsidRPr="00E4441E">
              <w:rPr>
                <w:b/>
              </w:rPr>
              <w:t>Знает:</w:t>
            </w:r>
          </w:p>
          <w:p w:rsidR="00B020E5" w:rsidRDefault="00B020E5" w:rsidP="00E4441E">
            <w:pPr>
              <w:jc w:val="both"/>
            </w:pPr>
            <w:r w:rsidRPr="00E4441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B020E5" w:rsidRDefault="00B020E5" w:rsidP="00E4441E">
            <w:pPr>
              <w:jc w:val="both"/>
            </w:pPr>
            <w:r w:rsidRPr="00E4441E">
              <w:sym w:font="Symbol" w:char="F0B7"/>
            </w:r>
            <w:r>
              <w:t xml:space="preserve"> базовую лексику языка (в объеме 1500-1800 лексических единиц) и терминологию в рамках специальности; </w:t>
            </w:r>
          </w:p>
          <w:p w:rsidR="00B020E5" w:rsidRDefault="00B020E5" w:rsidP="00E4441E">
            <w:pPr>
              <w:jc w:val="both"/>
            </w:pPr>
            <w:r w:rsidRPr="00E4441E">
              <w:sym w:font="Symbol" w:char="F0B7"/>
            </w:r>
            <w:r>
              <w:t xml:space="preserve"> основные грамматические явления, характерные для базового и продвинутого уровней английского языка; </w:t>
            </w:r>
          </w:p>
          <w:p w:rsidR="00B020E5" w:rsidRDefault="00B020E5" w:rsidP="00E4441E">
            <w:pPr>
              <w:jc w:val="both"/>
            </w:pPr>
            <w:r w:rsidRPr="00E4441E">
              <w:sym w:font="Symbol" w:char="F0B7"/>
            </w:r>
            <w:r>
              <w:t xml:space="preserve"> поведенческие модели и сложившуюся картину мира носителей языка;</w:t>
            </w:r>
          </w:p>
          <w:p w:rsidR="00B020E5" w:rsidRPr="00E4441E" w:rsidRDefault="00B020E5" w:rsidP="00E4441E">
            <w:pPr>
              <w:jc w:val="both"/>
              <w:rPr>
                <w:b/>
              </w:rPr>
            </w:pPr>
            <w:r w:rsidRPr="00E4441E">
              <w:rPr>
                <w:b/>
              </w:rPr>
              <w:t xml:space="preserve">Умеет: </w:t>
            </w:r>
          </w:p>
          <w:p w:rsidR="00B020E5" w:rsidRDefault="00B020E5" w:rsidP="00E4441E">
            <w:pPr>
              <w:jc w:val="both"/>
            </w:pPr>
            <w:r w:rsidRPr="00E4441E">
              <w:sym w:font="Symbol" w:char="F0B7"/>
            </w:r>
            <w:r>
              <w:t xml:space="preserve"> общаться (устно и письменно) на иностранном языке на профессиональные и повседневные темы; </w:t>
            </w:r>
          </w:p>
          <w:p w:rsidR="00B020E5" w:rsidRDefault="00B020E5" w:rsidP="00E4441E">
            <w:pPr>
              <w:jc w:val="both"/>
            </w:pPr>
            <w:r w:rsidRPr="00E4441E">
              <w:sym w:font="Symbol" w:char="F0B7"/>
            </w:r>
            <w:r>
              <w:t xml:space="preserve"> переводить (со словарем) и аннотировать иностранные тексты профессиональной направленности; </w:t>
            </w:r>
          </w:p>
          <w:p w:rsidR="00B020E5" w:rsidRDefault="00B020E5" w:rsidP="00E4441E">
            <w:pPr>
              <w:jc w:val="both"/>
            </w:pPr>
            <w:r w:rsidRPr="00E4441E">
              <w:sym w:font="Symbol" w:char="F0B7"/>
            </w:r>
            <w:r>
              <w:t xml:space="preserve"> самостоятельно совершенствовать устную и письменную речь, пополнять словарный запас; </w:t>
            </w:r>
          </w:p>
          <w:p w:rsidR="00B020E5" w:rsidRDefault="00B020E5" w:rsidP="00E4441E">
            <w:pPr>
              <w:jc w:val="both"/>
            </w:pPr>
            <w:r w:rsidRPr="00E4441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B020E5" w:rsidRDefault="00B020E5" w:rsidP="00E4441E">
            <w:pPr>
              <w:jc w:val="both"/>
            </w:pPr>
            <w:r w:rsidRPr="00E4441E">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B020E5" w:rsidRPr="00E4441E" w:rsidRDefault="00B020E5" w:rsidP="00E4441E">
            <w:pPr>
              <w:jc w:val="both"/>
              <w:rPr>
                <w:b/>
              </w:rPr>
            </w:pPr>
            <w:r w:rsidRPr="00E4441E">
              <w:rPr>
                <w:b/>
              </w:rPr>
              <w:t xml:space="preserve">Владеет: </w:t>
            </w:r>
          </w:p>
          <w:p w:rsidR="00B020E5" w:rsidRDefault="00B020E5" w:rsidP="00E4441E">
            <w:pPr>
              <w:jc w:val="both"/>
            </w:pPr>
            <w:r w:rsidRPr="00E4441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B020E5" w:rsidRDefault="00B020E5" w:rsidP="00E4441E">
            <w:pPr>
              <w:jc w:val="both"/>
            </w:pPr>
            <w:r w:rsidRPr="00E4441E">
              <w:sym w:font="Symbol" w:char="F0B7"/>
            </w:r>
            <w:r>
              <w:t xml:space="preserve"> навыками работы с источниками информации на иностранном языке; </w:t>
            </w:r>
          </w:p>
          <w:p w:rsidR="00B020E5" w:rsidRDefault="00B020E5" w:rsidP="00E4441E">
            <w:pPr>
              <w:jc w:val="both"/>
            </w:pPr>
            <w:r w:rsidRPr="00E4441E">
              <w:sym w:font="Symbol" w:char="F0B7"/>
            </w:r>
            <w:r>
              <w:t xml:space="preserve"> приемами использования Интернет-технологий для выбора оптимального режима получения информации; </w:t>
            </w:r>
          </w:p>
          <w:p w:rsidR="00B020E5" w:rsidRPr="00773DBC" w:rsidRDefault="00B020E5" w:rsidP="00E4441E">
            <w:pPr>
              <w:jc w:val="both"/>
            </w:pPr>
            <w:r w:rsidRPr="00E4441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B020E5" w:rsidRPr="00773DBC" w:rsidRDefault="00B020E5" w:rsidP="005E3CE8">
      <w:pPr>
        <w:ind w:left="360"/>
        <w:jc w:val="both"/>
      </w:pPr>
    </w:p>
    <w:p w:rsidR="00B020E5" w:rsidRDefault="00B020E5" w:rsidP="00622E0D">
      <w:pPr>
        <w:pStyle w:val="ListParagraph"/>
        <w:numPr>
          <w:ilvl w:val="0"/>
          <w:numId w:val="1"/>
        </w:numPr>
        <w:jc w:val="both"/>
        <w:rPr>
          <w:b/>
          <w:i/>
        </w:rPr>
      </w:pPr>
      <w:r w:rsidRPr="00773DBC">
        <w:rPr>
          <w:b/>
          <w:i/>
        </w:rPr>
        <w:t>Место дисциплины (модуля) в структуре образовательной программы</w:t>
      </w:r>
    </w:p>
    <w:p w:rsidR="00B020E5" w:rsidRPr="00773DBC" w:rsidRDefault="00B020E5" w:rsidP="001E1983">
      <w:pPr>
        <w:pStyle w:val="ListParagraph"/>
        <w:jc w:val="both"/>
        <w:rPr>
          <w:b/>
          <w:i/>
        </w:rPr>
      </w:pPr>
    </w:p>
    <w:p w:rsidR="00B020E5" w:rsidRDefault="00B020E5" w:rsidP="005B7D9A">
      <w:pPr>
        <w:pStyle w:val="ListParagraph"/>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Default="00B020E5" w:rsidP="005B7D9A">
      <w:pPr>
        <w:pStyle w:val="ListParagraph"/>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B020E5" w:rsidRDefault="00B020E5" w:rsidP="005B7D9A">
      <w:pPr>
        <w:pStyle w:val="ListParagraph"/>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xml:space="preserve">, </w:t>
      </w:r>
      <w:r w:rsidRPr="00C96ECD">
        <w:t>предпринимательский</w:t>
      </w:r>
      <w:r>
        <w:t xml:space="preserve">. </w:t>
      </w:r>
    </w:p>
    <w:p w:rsidR="00B020E5" w:rsidRDefault="00B020E5" w:rsidP="005B7D9A">
      <w:pPr>
        <w:pStyle w:val="ListParagraph"/>
        <w:ind w:left="284" w:firstLine="436"/>
        <w:jc w:val="both"/>
      </w:pPr>
      <w:r w:rsidRPr="00DC11F5">
        <w:t>Дисциплина находится в логической и содержательно-методической взаимосвязи с другими частями ОПОП.</w:t>
      </w:r>
    </w:p>
    <w:p w:rsidR="00B020E5" w:rsidRDefault="00B020E5" w:rsidP="001E1983">
      <w:pPr>
        <w:pStyle w:val="ListParagraph"/>
        <w:ind w:left="284" w:firstLine="437"/>
        <w:jc w:val="both"/>
      </w:pP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676"/>
        <w:gridCol w:w="5244"/>
      </w:tblGrid>
      <w:tr w:rsidR="00B020E5" w:rsidRPr="00DC11F5" w:rsidTr="001E1983">
        <w:tc>
          <w:tcPr>
            <w:tcW w:w="1423" w:type="dxa"/>
          </w:tcPr>
          <w:p w:rsidR="00B020E5" w:rsidRPr="00DC11F5" w:rsidRDefault="00B020E5" w:rsidP="006F6ED2">
            <w:pPr>
              <w:suppressAutoHyphens/>
              <w:jc w:val="both"/>
            </w:pPr>
            <w:r w:rsidRPr="00DC11F5">
              <w:t>Код компетенции</w:t>
            </w:r>
          </w:p>
        </w:tc>
        <w:tc>
          <w:tcPr>
            <w:tcW w:w="1868" w:type="dxa"/>
          </w:tcPr>
          <w:p w:rsidR="00B020E5" w:rsidRPr="00DC11F5" w:rsidRDefault="00B020E5" w:rsidP="006F6ED2">
            <w:pPr>
              <w:suppressAutoHyphens/>
              <w:jc w:val="both"/>
            </w:pPr>
            <w:r w:rsidRPr="00DC11F5">
              <w:t>Предшествующие дисциплины</w:t>
            </w:r>
          </w:p>
        </w:tc>
        <w:tc>
          <w:tcPr>
            <w:tcW w:w="1676" w:type="dxa"/>
          </w:tcPr>
          <w:p w:rsidR="00B020E5" w:rsidRPr="00DC11F5" w:rsidRDefault="00B020E5" w:rsidP="006F6ED2">
            <w:pPr>
              <w:suppressAutoHyphens/>
              <w:jc w:val="both"/>
            </w:pPr>
            <w:r w:rsidRPr="00DC11F5">
              <w:t>Параллельно осваиваемые</w:t>
            </w:r>
          </w:p>
        </w:tc>
        <w:tc>
          <w:tcPr>
            <w:tcW w:w="5244" w:type="dxa"/>
          </w:tcPr>
          <w:p w:rsidR="00B020E5" w:rsidRPr="00DC11F5" w:rsidRDefault="00B020E5" w:rsidP="006F6ED2">
            <w:pPr>
              <w:suppressAutoHyphens/>
              <w:jc w:val="both"/>
            </w:pPr>
            <w:r w:rsidRPr="00DC11F5">
              <w:t>Последующие дисциплины</w:t>
            </w:r>
          </w:p>
        </w:tc>
      </w:tr>
      <w:tr w:rsidR="00B020E5" w:rsidRPr="00E80F41" w:rsidTr="001E1983">
        <w:trPr>
          <w:trHeight w:val="649"/>
        </w:trPr>
        <w:tc>
          <w:tcPr>
            <w:tcW w:w="1423" w:type="dxa"/>
          </w:tcPr>
          <w:p w:rsidR="00B020E5" w:rsidRPr="00DC11F5" w:rsidRDefault="00B020E5" w:rsidP="006F6ED2">
            <w:pPr>
              <w:suppressAutoHyphens/>
              <w:jc w:val="both"/>
            </w:pPr>
            <w:r>
              <w:t>УК-4</w:t>
            </w:r>
          </w:p>
        </w:tc>
        <w:tc>
          <w:tcPr>
            <w:tcW w:w="1868" w:type="dxa"/>
          </w:tcPr>
          <w:p w:rsidR="00B020E5" w:rsidRPr="009658B9" w:rsidRDefault="00B020E5" w:rsidP="006F6ED2">
            <w:pPr>
              <w:suppressAutoHyphens/>
              <w:jc w:val="both"/>
            </w:pPr>
          </w:p>
        </w:tc>
        <w:tc>
          <w:tcPr>
            <w:tcW w:w="1676" w:type="dxa"/>
          </w:tcPr>
          <w:p w:rsidR="00B020E5" w:rsidRDefault="00B020E5" w:rsidP="006F6ED2">
            <w:pPr>
              <w:suppressAutoHyphens/>
              <w:jc w:val="both"/>
            </w:pPr>
            <w:r w:rsidRPr="00354CFD">
              <w:t>Русский язык и культура речи</w:t>
            </w:r>
          </w:p>
          <w:p w:rsidR="00B020E5" w:rsidRPr="00DC11F5" w:rsidRDefault="00B020E5" w:rsidP="002F2C9A">
            <w:pPr>
              <w:suppressAutoHyphens/>
              <w:jc w:val="both"/>
            </w:pPr>
            <w:r w:rsidRPr="00C96ECD">
              <w:t>Основы проектной деятельности</w:t>
            </w:r>
          </w:p>
        </w:tc>
        <w:tc>
          <w:tcPr>
            <w:tcW w:w="5244" w:type="dxa"/>
          </w:tcPr>
          <w:p w:rsidR="00B020E5" w:rsidRDefault="00B020E5" w:rsidP="006F6ED2">
            <w:pPr>
              <w:jc w:val="both"/>
            </w:pPr>
            <w:r w:rsidRPr="00C96ECD">
              <w:t>Основы проектной деятельности</w:t>
            </w:r>
            <w:r>
              <w:t>;</w:t>
            </w:r>
          </w:p>
          <w:p w:rsidR="00B020E5" w:rsidRDefault="00B020E5" w:rsidP="001E1983">
            <w:r w:rsidRPr="000D33DE">
              <w:t>Ознакомительная практика</w:t>
            </w:r>
            <w:r>
              <w:t>;</w:t>
            </w:r>
          </w:p>
          <w:p w:rsidR="00B020E5" w:rsidRDefault="00B020E5" w:rsidP="001E1983">
            <w:r w:rsidRPr="000D33DE">
              <w:t>Организационно-управленческая практика</w:t>
            </w:r>
            <w:r>
              <w:t>;</w:t>
            </w:r>
          </w:p>
          <w:p w:rsidR="00B020E5" w:rsidRDefault="00B020E5" w:rsidP="001E1983">
            <w:r w:rsidRPr="000D33DE">
              <w:t>Преддипломная практика</w:t>
            </w:r>
            <w:r>
              <w:t>;</w:t>
            </w:r>
          </w:p>
          <w:p w:rsidR="00B020E5" w:rsidRPr="00E80F41" w:rsidRDefault="00B020E5" w:rsidP="001E1983">
            <w:pPr>
              <w:jc w:val="both"/>
            </w:pPr>
            <w:r w:rsidRPr="000D33DE">
              <w:t>Защита выпускной квалификационной работы, включая подготовку к процедуре защиты и процедуру защиты</w:t>
            </w:r>
            <w:r>
              <w:t>.</w:t>
            </w:r>
          </w:p>
        </w:tc>
      </w:tr>
    </w:tbl>
    <w:p w:rsidR="00B020E5" w:rsidRDefault="00B020E5" w:rsidP="001E1983">
      <w:pPr>
        <w:jc w:val="both"/>
      </w:pPr>
    </w:p>
    <w:p w:rsidR="00B020E5" w:rsidRDefault="00B020E5" w:rsidP="002F2C9A">
      <w:pPr>
        <w:ind w:firstLine="709"/>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020E5" w:rsidRPr="00DC11F5" w:rsidRDefault="00B020E5" w:rsidP="002F2C9A">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20E5" w:rsidRDefault="00B020E5" w:rsidP="00087C3F">
      <w:pPr>
        <w:spacing w:line="120" w:lineRule="auto"/>
        <w:jc w:val="both"/>
      </w:pPr>
    </w:p>
    <w:p w:rsidR="00B020E5" w:rsidRDefault="00B020E5" w:rsidP="00622E0D">
      <w:pPr>
        <w:pStyle w:val="ListParagraph"/>
        <w:numPr>
          <w:ilvl w:val="0"/>
          <w:numId w:val="1"/>
        </w:numPr>
        <w:jc w:val="both"/>
        <w:rPr>
          <w:b/>
          <w:i/>
        </w:rPr>
      </w:pPr>
      <w:r w:rsidRPr="00A975C9">
        <w:rPr>
          <w:b/>
          <w:i/>
        </w:rPr>
        <w:t>Объем дисциплины</w:t>
      </w:r>
    </w:p>
    <w:p w:rsidR="00B020E5" w:rsidRPr="00A975C9" w:rsidRDefault="00B020E5" w:rsidP="001E1983">
      <w:pPr>
        <w:pStyle w:val="ListParagraph"/>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1"/>
        <w:gridCol w:w="6275"/>
        <w:gridCol w:w="1843"/>
        <w:gridCol w:w="1842"/>
      </w:tblGrid>
      <w:tr w:rsidR="00B020E5" w:rsidRPr="007F3FC7" w:rsidTr="00E4441E">
        <w:trPr>
          <w:trHeight w:val="278"/>
        </w:trPr>
        <w:tc>
          <w:tcPr>
            <w:tcW w:w="6526" w:type="dxa"/>
            <w:gridSpan w:val="2"/>
            <w:vMerge w:val="restart"/>
          </w:tcPr>
          <w:p w:rsidR="00B020E5" w:rsidRPr="00E4441E" w:rsidRDefault="00B020E5" w:rsidP="00E4441E">
            <w:pPr>
              <w:jc w:val="center"/>
              <w:rPr>
                <w:b/>
                <w:i/>
              </w:rPr>
            </w:pPr>
            <w:r w:rsidRPr="00E4441E">
              <w:rPr>
                <w:b/>
                <w:i/>
              </w:rPr>
              <w:t>Виды учебной работы</w:t>
            </w:r>
          </w:p>
        </w:tc>
        <w:tc>
          <w:tcPr>
            <w:tcW w:w="3685" w:type="dxa"/>
            <w:gridSpan w:val="2"/>
          </w:tcPr>
          <w:p w:rsidR="00B020E5" w:rsidRPr="00E4441E" w:rsidRDefault="00B020E5" w:rsidP="00E4441E">
            <w:pPr>
              <w:jc w:val="center"/>
              <w:rPr>
                <w:b/>
                <w:i/>
              </w:rPr>
            </w:pPr>
            <w:r w:rsidRPr="00E4441E">
              <w:rPr>
                <w:b/>
                <w:i/>
              </w:rPr>
              <w:t>Формы обучения</w:t>
            </w:r>
          </w:p>
        </w:tc>
      </w:tr>
      <w:tr w:rsidR="00B020E5" w:rsidRPr="007F3FC7" w:rsidTr="00E4441E">
        <w:trPr>
          <w:trHeight w:val="277"/>
        </w:trPr>
        <w:tc>
          <w:tcPr>
            <w:tcW w:w="6526" w:type="dxa"/>
            <w:gridSpan w:val="2"/>
            <w:vMerge/>
          </w:tcPr>
          <w:p w:rsidR="00B020E5" w:rsidRPr="00E4441E" w:rsidRDefault="00B020E5" w:rsidP="00E4441E">
            <w:pPr>
              <w:jc w:val="center"/>
              <w:rPr>
                <w:b/>
                <w:i/>
              </w:rPr>
            </w:pPr>
          </w:p>
        </w:tc>
        <w:tc>
          <w:tcPr>
            <w:tcW w:w="1843" w:type="dxa"/>
          </w:tcPr>
          <w:p w:rsidR="00B020E5" w:rsidRPr="00E4441E" w:rsidRDefault="00B020E5" w:rsidP="00E4441E">
            <w:pPr>
              <w:jc w:val="center"/>
              <w:rPr>
                <w:b/>
                <w:i/>
              </w:rPr>
            </w:pPr>
            <w:r w:rsidRPr="00E4441E">
              <w:rPr>
                <w:b/>
                <w:i/>
              </w:rPr>
              <w:t>Очная</w:t>
            </w:r>
          </w:p>
        </w:tc>
        <w:tc>
          <w:tcPr>
            <w:tcW w:w="1842" w:type="dxa"/>
          </w:tcPr>
          <w:p w:rsidR="00B020E5" w:rsidRPr="00E4441E" w:rsidRDefault="00B020E5" w:rsidP="00E4441E">
            <w:pPr>
              <w:jc w:val="center"/>
              <w:rPr>
                <w:b/>
                <w:i/>
              </w:rPr>
            </w:pPr>
            <w:r w:rsidRPr="00E4441E">
              <w:rPr>
                <w:b/>
                <w:i/>
              </w:rPr>
              <w:t>Очно-заочная</w:t>
            </w:r>
          </w:p>
        </w:tc>
      </w:tr>
      <w:tr w:rsidR="00B020E5" w:rsidRPr="007F3FC7" w:rsidTr="00E4441E">
        <w:tc>
          <w:tcPr>
            <w:tcW w:w="6526" w:type="dxa"/>
            <w:gridSpan w:val="2"/>
          </w:tcPr>
          <w:p w:rsidR="00B020E5" w:rsidRPr="007F3FC7" w:rsidRDefault="00B020E5" w:rsidP="00E4441E">
            <w:pPr>
              <w:jc w:val="both"/>
            </w:pPr>
            <w:r w:rsidRPr="00E4441E">
              <w:rPr>
                <w:b/>
              </w:rPr>
              <w:t>Общая трудоемкость</w:t>
            </w:r>
            <w:r w:rsidRPr="007F3FC7">
              <w:t>: зачетные единицы/часы</w:t>
            </w:r>
          </w:p>
        </w:tc>
        <w:tc>
          <w:tcPr>
            <w:tcW w:w="1843" w:type="dxa"/>
          </w:tcPr>
          <w:p w:rsidR="00B020E5" w:rsidRPr="007F3FC7" w:rsidRDefault="00B020E5" w:rsidP="00E4441E">
            <w:pPr>
              <w:jc w:val="center"/>
            </w:pPr>
            <w:r>
              <w:t xml:space="preserve">10/288 </w:t>
            </w:r>
          </w:p>
        </w:tc>
        <w:tc>
          <w:tcPr>
            <w:tcW w:w="1842" w:type="dxa"/>
          </w:tcPr>
          <w:p w:rsidR="00B020E5" w:rsidRPr="007F3FC7" w:rsidRDefault="00B020E5" w:rsidP="00E4441E">
            <w:pPr>
              <w:jc w:val="center"/>
            </w:pPr>
            <w:r>
              <w:t>10/288</w:t>
            </w:r>
          </w:p>
        </w:tc>
      </w:tr>
      <w:tr w:rsidR="00B020E5" w:rsidTr="00E4441E">
        <w:tc>
          <w:tcPr>
            <w:tcW w:w="6526" w:type="dxa"/>
            <w:gridSpan w:val="2"/>
          </w:tcPr>
          <w:p w:rsidR="00B020E5" w:rsidRPr="00E4441E" w:rsidRDefault="00B020E5" w:rsidP="00E4441E">
            <w:pPr>
              <w:jc w:val="both"/>
              <w:rPr>
                <w:b/>
              </w:rPr>
            </w:pPr>
            <w:r w:rsidRPr="00E4441E">
              <w:rPr>
                <w:b/>
                <w:bCs/>
              </w:rPr>
              <w:t>Семестр</w:t>
            </w:r>
          </w:p>
        </w:tc>
        <w:tc>
          <w:tcPr>
            <w:tcW w:w="1843" w:type="dxa"/>
          </w:tcPr>
          <w:p w:rsidR="00B020E5" w:rsidRDefault="00B020E5" w:rsidP="00E4441E">
            <w:pPr>
              <w:jc w:val="center"/>
            </w:pPr>
            <w:r>
              <w:t>1/2/3</w:t>
            </w:r>
          </w:p>
        </w:tc>
        <w:tc>
          <w:tcPr>
            <w:tcW w:w="1842" w:type="dxa"/>
          </w:tcPr>
          <w:p w:rsidR="00B020E5" w:rsidRDefault="00B020E5" w:rsidP="00E4441E">
            <w:pPr>
              <w:jc w:val="center"/>
            </w:pPr>
            <w:r w:rsidRPr="00D04930">
              <w:t>1/2/3</w:t>
            </w:r>
          </w:p>
        </w:tc>
      </w:tr>
      <w:tr w:rsidR="00B020E5" w:rsidTr="00E4441E">
        <w:tc>
          <w:tcPr>
            <w:tcW w:w="6526" w:type="dxa"/>
            <w:gridSpan w:val="2"/>
          </w:tcPr>
          <w:p w:rsidR="00B020E5" w:rsidRPr="007F3FC7" w:rsidRDefault="00B020E5" w:rsidP="00E4441E">
            <w:pPr>
              <w:jc w:val="both"/>
            </w:pPr>
            <w:r w:rsidRPr="00E4441E">
              <w:rPr>
                <w:b/>
              </w:rPr>
              <w:t>Контактнаяработас преподавателем</w:t>
            </w:r>
            <w:r w:rsidRPr="007F3FC7">
              <w:t xml:space="preserve"> (всего):</w:t>
            </w:r>
          </w:p>
        </w:tc>
        <w:tc>
          <w:tcPr>
            <w:tcW w:w="1843" w:type="dxa"/>
          </w:tcPr>
          <w:p w:rsidR="00B020E5" w:rsidRPr="003C3A11" w:rsidRDefault="00B020E5" w:rsidP="00E4441E">
            <w:pPr>
              <w:jc w:val="center"/>
            </w:pPr>
            <w:r>
              <w:t>116</w:t>
            </w:r>
          </w:p>
        </w:tc>
        <w:tc>
          <w:tcPr>
            <w:tcW w:w="1842" w:type="dxa"/>
          </w:tcPr>
          <w:p w:rsidR="00B020E5" w:rsidRDefault="00B020E5" w:rsidP="00E4441E">
            <w:pPr>
              <w:jc w:val="center"/>
            </w:pPr>
            <w:r>
              <w:t>60</w:t>
            </w:r>
          </w:p>
        </w:tc>
      </w:tr>
      <w:tr w:rsidR="00B020E5" w:rsidRPr="007F3FC7" w:rsidTr="00E4441E">
        <w:tc>
          <w:tcPr>
            <w:tcW w:w="251" w:type="dxa"/>
            <w:vMerge w:val="restart"/>
          </w:tcPr>
          <w:p w:rsidR="00B020E5" w:rsidRPr="007F3FC7" w:rsidRDefault="00B020E5" w:rsidP="00E4441E">
            <w:pPr>
              <w:jc w:val="both"/>
            </w:pPr>
          </w:p>
        </w:tc>
        <w:tc>
          <w:tcPr>
            <w:tcW w:w="6275" w:type="dxa"/>
          </w:tcPr>
          <w:p w:rsidR="00B020E5" w:rsidRPr="007F3FC7" w:rsidRDefault="00B020E5" w:rsidP="00E4441E">
            <w:pPr>
              <w:jc w:val="both"/>
            </w:pPr>
            <w:r w:rsidRPr="007F3FC7">
              <w:t>Лекции (ЛК)</w:t>
            </w:r>
          </w:p>
        </w:tc>
        <w:tc>
          <w:tcPr>
            <w:tcW w:w="1843" w:type="dxa"/>
          </w:tcPr>
          <w:p w:rsidR="00B020E5" w:rsidRPr="007F3FC7" w:rsidRDefault="00B020E5" w:rsidP="00E4441E">
            <w:pPr>
              <w:jc w:val="center"/>
            </w:pPr>
          </w:p>
        </w:tc>
        <w:tc>
          <w:tcPr>
            <w:tcW w:w="1842" w:type="dxa"/>
          </w:tcPr>
          <w:p w:rsidR="00B020E5" w:rsidRPr="007F3FC7" w:rsidRDefault="00B020E5" w:rsidP="00E4441E">
            <w:pPr>
              <w:jc w:val="center"/>
            </w:pP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Практические занятия (ПЗ)</w:t>
            </w:r>
          </w:p>
        </w:tc>
        <w:tc>
          <w:tcPr>
            <w:tcW w:w="1843" w:type="dxa"/>
          </w:tcPr>
          <w:p w:rsidR="00B020E5" w:rsidRPr="00212513" w:rsidRDefault="00B020E5" w:rsidP="00E4441E">
            <w:pPr>
              <w:jc w:val="center"/>
            </w:pPr>
            <w:r>
              <w:t>34/38/36</w:t>
            </w:r>
          </w:p>
        </w:tc>
        <w:tc>
          <w:tcPr>
            <w:tcW w:w="1842" w:type="dxa"/>
          </w:tcPr>
          <w:p w:rsidR="00B020E5" w:rsidRPr="007F3FC7" w:rsidRDefault="00B020E5" w:rsidP="00E4441E">
            <w:pPr>
              <w:jc w:val="center"/>
            </w:pPr>
            <w:r>
              <w:t>16/18/18</w:t>
            </w: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Семинарские занятия (СЗ)</w:t>
            </w:r>
          </w:p>
        </w:tc>
        <w:tc>
          <w:tcPr>
            <w:tcW w:w="1843" w:type="dxa"/>
          </w:tcPr>
          <w:p w:rsidR="00B020E5" w:rsidRPr="007F3FC7" w:rsidRDefault="00B020E5" w:rsidP="002F2C9A"/>
        </w:tc>
        <w:tc>
          <w:tcPr>
            <w:tcW w:w="1842" w:type="dxa"/>
          </w:tcPr>
          <w:p w:rsidR="00B020E5" w:rsidRPr="007F3FC7" w:rsidRDefault="00B020E5" w:rsidP="002F2C9A"/>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Лабораторные работы (ЛР)</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DC11F5" w:rsidRDefault="00B020E5" w:rsidP="00E4441E">
            <w:pPr>
              <w:jc w:val="both"/>
            </w:pPr>
            <w:r>
              <w:t>Консультации</w:t>
            </w:r>
          </w:p>
        </w:tc>
        <w:tc>
          <w:tcPr>
            <w:tcW w:w="1843" w:type="dxa"/>
          </w:tcPr>
          <w:p w:rsidR="00B020E5" w:rsidRPr="007F3FC7" w:rsidRDefault="00B020E5" w:rsidP="00E4441E">
            <w:pPr>
              <w:jc w:val="center"/>
            </w:pPr>
            <w:r>
              <w:t>-/- /2</w:t>
            </w:r>
          </w:p>
        </w:tc>
        <w:tc>
          <w:tcPr>
            <w:tcW w:w="1842" w:type="dxa"/>
          </w:tcPr>
          <w:p w:rsidR="00B020E5" w:rsidRDefault="00B020E5" w:rsidP="00E4441E">
            <w:pPr>
              <w:jc w:val="center"/>
            </w:pPr>
            <w:r w:rsidRPr="00D04930">
              <w:t>-/- /2</w:t>
            </w:r>
          </w:p>
        </w:tc>
      </w:tr>
      <w:tr w:rsidR="00B020E5" w:rsidTr="00E4441E">
        <w:tc>
          <w:tcPr>
            <w:tcW w:w="251" w:type="dxa"/>
            <w:vMerge/>
          </w:tcPr>
          <w:p w:rsidR="00B020E5" w:rsidRPr="007F3FC7" w:rsidRDefault="00B020E5" w:rsidP="00E4441E">
            <w:pPr>
              <w:jc w:val="both"/>
            </w:pPr>
          </w:p>
        </w:tc>
        <w:tc>
          <w:tcPr>
            <w:tcW w:w="6275" w:type="dxa"/>
          </w:tcPr>
          <w:p w:rsidR="00B020E5" w:rsidRDefault="00B020E5" w:rsidP="00E4441E">
            <w:pPr>
              <w:jc w:val="both"/>
            </w:pPr>
            <w:r>
              <w:t>Курсовая работа</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 xml:space="preserve">Промежуточная аттестация: </w:t>
            </w:r>
            <w:r w:rsidRPr="00E4441E">
              <w:rPr>
                <w:u w:val="single"/>
              </w:rPr>
              <w:t>Зачет</w:t>
            </w:r>
            <w:r w:rsidRPr="00467823">
              <w:t xml:space="preserve">/ </w:t>
            </w:r>
            <w:r w:rsidRPr="00E4441E">
              <w:rPr>
                <w:u w:val="single"/>
              </w:rPr>
              <w:t>зачет с оценкой</w:t>
            </w:r>
            <w:r w:rsidRPr="007F3FC7">
              <w:t xml:space="preserve"> / </w:t>
            </w:r>
            <w:r w:rsidRPr="00E4441E">
              <w:rPr>
                <w:u w:val="single"/>
              </w:rPr>
              <w:t>экзамен</w:t>
            </w:r>
            <w:r w:rsidRPr="007F3FC7">
              <w:t xml:space="preserve">/ </w:t>
            </w:r>
          </w:p>
        </w:tc>
        <w:tc>
          <w:tcPr>
            <w:tcW w:w="1843" w:type="dxa"/>
          </w:tcPr>
          <w:p w:rsidR="00B020E5" w:rsidRPr="007F3FC7" w:rsidRDefault="00B020E5" w:rsidP="00E4441E">
            <w:pPr>
              <w:jc w:val="center"/>
            </w:pPr>
            <w:r>
              <w:t>2/2/18(2/16)</w:t>
            </w:r>
          </w:p>
        </w:tc>
        <w:tc>
          <w:tcPr>
            <w:tcW w:w="1842" w:type="dxa"/>
          </w:tcPr>
          <w:p w:rsidR="00B020E5" w:rsidRDefault="00B020E5" w:rsidP="00E4441E">
            <w:pPr>
              <w:jc w:val="center"/>
            </w:pPr>
            <w:r w:rsidRPr="00D04930">
              <w:t>2/2/18(2/16)</w:t>
            </w:r>
          </w:p>
        </w:tc>
      </w:tr>
      <w:tr w:rsidR="00B020E5" w:rsidTr="00E4441E">
        <w:tc>
          <w:tcPr>
            <w:tcW w:w="6526" w:type="dxa"/>
            <w:gridSpan w:val="2"/>
          </w:tcPr>
          <w:p w:rsidR="00B020E5" w:rsidRPr="007F3FC7" w:rsidRDefault="00B020E5" w:rsidP="00E4441E">
            <w:pPr>
              <w:jc w:val="both"/>
            </w:pPr>
            <w:r w:rsidRPr="00E4441E">
              <w:rPr>
                <w:b/>
              </w:rPr>
              <w:t>Самостоятельная работа</w:t>
            </w:r>
            <w:r w:rsidRPr="007F3FC7">
              <w:t xml:space="preserve"> (СРС)</w:t>
            </w:r>
          </w:p>
        </w:tc>
        <w:tc>
          <w:tcPr>
            <w:tcW w:w="1843" w:type="dxa"/>
          </w:tcPr>
          <w:p w:rsidR="00B020E5" w:rsidRPr="003C3A11" w:rsidRDefault="00B020E5" w:rsidP="00E4441E">
            <w:pPr>
              <w:jc w:val="center"/>
            </w:pPr>
            <w:r>
              <w:t>36/68/52</w:t>
            </w:r>
          </w:p>
        </w:tc>
        <w:tc>
          <w:tcPr>
            <w:tcW w:w="1842" w:type="dxa"/>
          </w:tcPr>
          <w:p w:rsidR="00B020E5" w:rsidRDefault="00B020E5" w:rsidP="00E4441E">
            <w:pPr>
              <w:jc w:val="center"/>
            </w:pPr>
            <w:r>
              <w:t>90/52/70</w:t>
            </w:r>
          </w:p>
        </w:tc>
      </w:tr>
    </w:tbl>
    <w:p w:rsidR="00B020E5" w:rsidRPr="00773DBC" w:rsidRDefault="00B020E5" w:rsidP="00622E0D">
      <w:pPr>
        <w:widowControl/>
        <w:autoSpaceDE/>
        <w:autoSpaceDN/>
        <w:adjustRightInd/>
      </w:pPr>
    </w:p>
    <w:p w:rsidR="00B020E5" w:rsidRPr="00773DBC" w:rsidRDefault="00B020E5" w:rsidP="00622E0D">
      <w:pPr>
        <w:pStyle w:val="ListParagraph"/>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0E5" w:rsidRPr="00773DBC" w:rsidRDefault="00B020E5" w:rsidP="00622E0D">
      <w:pPr>
        <w:pStyle w:val="ListParagraph"/>
        <w:jc w:val="both"/>
        <w:rPr>
          <w:b/>
          <w:i/>
        </w:rPr>
      </w:pPr>
    </w:p>
    <w:p w:rsidR="00B020E5" w:rsidRPr="00DC11F5" w:rsidRDefault="00B020E5" w:rsidP="00087C3F">
      <w:pPr>
        <w:pStyle w:val="ListParagraph"/>
        <w:ind w:left="862"/>
        <w:rPr>
          <w:b/>
        </w:rPr>
      </w:pPr>
      <w:r w:rsidRPr="00DC11F5">
        <w:rPr>
          <w:b/>
        </w:rPr>
        <w:t>4.1Распределение часов по разделам/темам и видам работы</w:t>
      </w:r>
    </w:p>
    <w:p w:rsidR="00B020E5" w:rsidRPr="003E47E0" w:rsidRDefault="00B020E5" w:rsidP="00087C3F">
      <w:pPr>
        <w:pStyle w:val="ListParagraph"/>
        <w:ind w:left="1430"/>
        <w:jc w:val="both"/>
        <w:rPr>
          <w:i/>
        </w:rPr>
      </w:pPr>
      <w:r w:rsidRPr="00DC11F5">
        <w:rPr>
          <w:b/>
        </w:rPr>
        <w:t>4.1.1Очная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962290">
            <w:pPr>
              <w:rPr>
                <w:b/>
              </w:rPr>
            </w:pPr>
            <w:r w:rsidRPr="00E4441E">
              <w:rPr>
                <w:b/>
              </w:rPr>
              <w:t>ЛабЗ</w:t>
            </w:r>
          </w:p>
        </w:tc>
        <w:tc>
          <w:tcPr>
            <w:tcW w:w="1999" w:type="dxa"/>
            <w:gridSpan w:val="2"/>
            <w:vMerge/>
          </w:tcPr>
          <w:p w:rsidR="00B020E5" w:rsidRPr="00646D58" w:rsidRDefault="00B020E5" w:rsidP="00E4441E">
            <w:pPr>
              <w:jc w:val="both"/>
            </w:pPr>
          </w:p>
        </w:tc>
      </w:tr>
      <w:tr w:rsidR="00B020E5" w:rsidRPr="00646D58" w:rsidTr="00E4441E">
        <w:tc>
          <w:tcPr>
            <w:tcW w:w="10226" w:type="dxa"/>
            <w:gridSpan w:val="8"/>
          </w:tcPr>
          <w:p w:rsidR="00B020E5" w:rsidRPr="00087C3F" w:rsidRDefault="00B020E5" w:rsidP="00E4441E">
            <w:pPr>
              <w:jc w:val="center"/>
            </w:pPr>
            <w:r w:rsidRPr="00087C3F">
              <w:t>1 семестр</w:t>
            </w:r>
          </w:p>
        </w:tc>
      </w:tr>
      <w:tr w:rsidR="00B020E5" w:rsidRPr="00646D58" w:rsidTr="00E4441E">
        <w:tc>
          <w:tcPr>
            <w:tcW w:w="431" w:type="dxa"/>
          </w:tcPr>
          <w:p w:rsidR="00B020E5" w:rsidRPr="00646D58" w:rsidRDefault="00B020E5" w:rsidP="00E4441E">
            <w:pPr>
              <w:pStyle w:val="ListParagraph"/>
              <w:ind w:left="360" w:hanging="360"/>
            </w:pPr>
          </w:p>
        </w:tc>
        <w:tc>
          <w:tcPr>
            <w:tcW w:w="5386" w:type="dxa"/>
          </w:tcPr>
          <w:p w:rsidR="00B020E5" w:rsidRPr="00646D58" w:rsidRDefault="00B020E5" w:rsidP="00087C3F">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057488">
            <w:pPr>
              <w:rPr>
                <w:color w:val="FF0000"/>
              </w:rPr>
            </w:pPr>
          </w:p>
        </w:tc>
        <w:tc>
          <w:tcPr>
            <w:tcW w:w="1999" w:type="dxa"/>
            <w:gridSpan w:val="2"/>
          </w:tcPr>
          <w:p w:rsidR="00B020E5" w:rsidRPr="00087C3F" w:rsidRDefault="00B020E5" w:rsidP="00E4441E">
            <w:pPr>
              <w:jc w:val="center"/>
            </w:pPr>
          </w:p>
        </w:tc>
      </w:tr>
      <w:tr w:rsidR="00B020E5" w:rsidRPr="00646D58" w:rsidTr="00E4441E">
        <w:tc>
          <w:tcPr>
            <w:tcW w:w="431" w:type="dxa"/>
          </w:tcPr>
          <w:p w:rsidR="00B020E5" w:rsidRPr="00646D58" w:rsidRDefault="00B020E5" w:rsidP="00E4441E">
            <w:pPr>
              <w:jc w:val="both"/>
            </w:pPr>
            <w:r>
              <w:t>1.</w:t>
            </w:r>
          </w:p>
        </w:tc>
        <w:tc>
          <w:tcPr>
            <w:tcW w:w="5386" w:type="dxa"/>
          </w:tcPr>
          <w:p w:rsidR="00B020E5" w:rsidRPr="00646D58" w:rsidRDefault="00B020E5" w:rsidP="004F22D8">
            <w:r w:rsidRPr="00646D58">
              <w:t>Тема 1.1. Я и моя семья.</w:t>
            </w:r>
          </w:p>
          <w:p w:rsidR="00B020E5" w:rsidRPr="00646D58" w:rsidRDefault="00B020E5" w:rsidP="004F22D8">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jc w:val="both"/>
            </w:pPr>
            <w:r>
              <w:t>2</w:t>
            </w:r>
          </w:p>
        </w:tc>
        <w:tc>
          <w:tcPr>
            <w:tcW w:w="5386" w:type="dxa"/>
          </w:tcPr>
          <w:p w:rsidR="00B020E5" w:rsidRPr="00646D58" w:rsidRDefault="00B020E5" w:rsidP="00962290">
            <w:r w:rsidRPr="00646D58">
              <w:t>Тема 1.2. Семейные традиции. Уклад жизни в России и Великобритании.</w:t>
            </w:r>
          </w:p>
          <w:p w:rsidR="00B020E5" w:rsidRPr="00646D58"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ListParagraph"/>
              <w:ind w:left="360" w:hanging="360"/>
              <w:jc w:val="both"/>
            </w:pPr>
            <w:r>
              <w:t>3</w:t>
            </w:r>
          </w:p>
        </w:tc>
        <w:tc>
          <w:tcPr>
            <w:tcW w:w="5386" w:type="dxa"/>
          </w:tcPr>
          <w:p w:rsidR="00B020E5" w:rsidRPr="00646D58" w:rsidRDefault="00B020E5" w:rsidP="00962290">
            <w:r w:rsidRPr="00646D58">
              <w:t>Тема 1.3. Дом, жилищные условия в России и Великобритании.</w:t>
            </w:r>
          </w:p>
          <w:p w:rsidR="00B020E5" w:rsidRPr="00646D58" w:rsidRDefault="00B020E5" w:rsidP="00962290">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ListParagraph"/>
              <w:ind w:left="360" w:hanging="218"/>
              <w:jc w:val="both"/>
            </w:pPr>
            <w:r>
              <w:t>4</w:t>
            </w:r>
          </w:p>
        </w:tc>
        <w:tc>
          <w:tcPr>
            <w:tcW w:w="5386" w:type="dxa"/>
          </w:tcPr>
          <w:p w:rsidR="00B020E5" w:rsidRPr="00646D58" w:rsidRDefault="00B020E5" w:rsidP="00962290">
            <w:r w:rsidRPr="00646D58">
              <w:t>Тема 1.4. Досуг и развлечения в семье. Семейные путешествия.</w:t>
            </w:r>
          </w:p>
          <w:p w:rsidR="00B020E5" w:rsidRPr="009C119A" w:rsidRDefault="00B020E5" w:rsidP="00962290">
            <w:r w:rsidRPr="00646D58">
              <w:t xml:space="preserve">Местоимения. Наречия.неопределённого времени. </w:t>
            </w:r>
            <w:r w:rsidRPr="00E4441E">
              <w:rPr>
                <w:bCs/>
              </w:rPr>
              <w:t>Оборот</w:t>
            </w:r>
            <w:r w:rsidRPr="00E4441E">
              <w:rPr>
                <w:bCs/>
                <w:lang w:val="en-US"/>
              </w:rPr>
              <w:t>tobegoingto</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F1052B" w:rsidRDefault="00B020E5" w:rsidP="00E4441E">
            <w:pPr>
              <w:pStyle w:val="ListParagraph"/>
              <w:ind w:left="360" w:hanging="218"/>
              <w:jc w:val="both"/>
            </w:pPr>
            <w:r>
              <w:t>5</w:t>
            </w:r>
          </w:p>
        </w:tc>
        <w:tc>
          <w:tcPr>
            <w:tcW w:w="5386" w:type="dxa"/>
          </w:tcPr>
          <w:p w:rsidR="00B020E5" w:rsidRPr="00646D58" w:rsidRDefault="00B020E5" w:rsidP="00962290">
            <w:r w:rsidRPr="00646D58">
              <w:t>Тема 1.5. Покупки</w:t>
            </w:r>
          </w:p>
          <w:p w:rsidR="00B020E5" w:rsidRPr="00646D58" w:rsidRDefault="00B020E5" w:rsidP="00962290">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ListParagraph"/>
              <w:ind w:left="360" w:hanging="218"/>
              <w:jc w:val="both"/>
            </w:pPr>
            <w:r>
              <w:t>6</w:t>
            </w:r>
          </w:p>
        </w:tc>
        <w:tc>
          <w:tcPr>
            <w:tcW w:w="5386" w:type="dxa"/>
          </w:tcPr>
          <w:p w:rsidR="00B020E5" w:rsidRPr="00646D58" w:rsidRDefault="00B020E5" w:rsidP="00962290">
            <w:r w:rsidRPr="00646D58">
              <w:t>Тема 1.6. Город, в котором я живу и учусь</w:t>
            </w:r>
          </w:p>
          <w:p w:rsidR="00B020E5" w:rsidRPr="00646D58"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10226" w:type="dxa"/>
            <w:gridSpan w:val="8"/>
          </w:tcPr>
          <w:p w:rsidR="00B020E5" w:rsidRDefault="00B020E5" w:rsidP="00E4441E">
            <w:pPr>
              <w:jc w:val="center"/>
            </w:pPr>
            <w:r>
              <w:t>2</w:t>
            </w:r>
            <w:r w:rsidRPr="00087C3F">
              <w:t xml:space="preserve"> семестр</w:t>
            </w:r>
          </w:p>
        </w:tc>
      </w:tr>
      <w:tr w:rsidR="00B020E5" w:rsidRPr="00646D58" w:rsidTr="00E4441E">
        <w:tc>
          <w:tcPr>
            <w:tcW w:w="431" w:type="dxa"/>
          </w:tcPr>
          <w:p w:rsidR="00B020E5" w:rsidRPr="00646D58" w:rsidRDefault="00B020E5" w:rsidP="00E4441E">
            <w:pPr>
              <w:jc w:val="both"/>
            </w:pPr>
          </w:p>
        </w:tc>
        <w:tc>
          <w:tcPr>
            <w:tcW w:w="5386" w:type="dxa"/>
          </w:tcPr>
          <w:p w:rsidR="00B020E5" w:rsidRPr="00646D58" w:rsidRDefault="00B020E5" w:rsidP="00574FD8">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Default="00B020E5" w:rsidP="00E4441E">
            <w:pPr>
              <w:pStyle w:val="ListParagraph"/>
              <w:ind w:left="360" w:hanging="218"/>
              <w:jc w:val="both"/>
            </w:pPr>
            <w:r>
              <w:t>7</w:t>
            </w:r>
          </w:p>
        </w:tc>
        <w:tc>
          <w:tcPr>
            <w:tcW w:w="5386" w:type="dxa"/>
          </w:tcPr>
          <w:p w:rsidR="00B020E5" w:rsidRPr="00646D58" w:rsidRDefault="00B020E5" w:rsidP="00574FD8">
            <w:r w:rsidRPr="00646D58">
              <w:t>Тема 2.1 Высшее образование в России и за рубежом.</w:t>
            </w:r>
          </w:p>
          <w:p w:rsidR="00B020E5" w:rsidRPr="00646D58" w:rsidRDefault="00B020E5" w:rsidP="00574FD8">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r w:rsidRPr="00E4441E">
              <w:rPr>
                <w:lang w:val="en-US"/>
              </w:rPr>
              <w:t>tobeableto</w:t>
            </w:r>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ListParagraph"/>
              <w:ind w:left="360" w:hanging="218"/>
              <w:jc w:val="both"/>
            </w:pPr>
            <w:r>
              <w:t>8</w:t>
            </w:r>
          </w:p>
        </w:tc>
        <w:tc>
          <w:tcPr>
            <w:tcW w:w="5386" w:type="dxa"/>
          </w:tcPr>
          <w:p w:rsidR="00B020E5" w:rsidRPr="00646D58" w:rsidRDefault="00B020E5" w:rsidP="00574FD8">
            <w:r w:rsidRPr="00646D58">
              <w:t>Тема 2.2 Мой вуз.</w:t>
            </w:r>
          </w:p>
          <w:p w:rsidR="00B020E5" w:rsidRPr="00646D58" w:rsidRDefault="00B020E5" w:rsidP="00574FD8">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ListParagraph"/>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574FD8">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ListParagraph"/>
              <w:ind w:left="360" w:hanging="218"/>
              <w:jc w:val="both"/>
            </w:pPr>
            <w:r>
              <w:t>10</w:t>
            </w:r>
          </w:p>
        </w:tc>
        <w:tc>
          <w:tcPr>
            <w:tcW w:w="5386" w:type="dxa"/>
          </w:tcPr>
          <w:p w:rsidR="00B020E5" w:rsidRPr="00646D58" w:rsidRDefault="00B020E5" w:rsidP="00962290">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ListParagraph"/>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Социально-культурная сфера (Я и мир.Я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Pr="00646D58" w:rsidRDefault="00B020E5" w:rsidP="00E4441E">
            <w:pPr>
              <w:pStyle w:val="ListParagraph"/>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Pr="00646D58" w:rsidRDefault="00B020E5" w:rsidP="00E4441E">
            <w:pPr>
              <w:pStyle w:val="ListParagraph"/>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6</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rPr>
          <w:gridAfter w:val="1"/>
          <w:wAfter w:w="15" w:type="dxa"/>
        </w:trPr>
        <w:tc>
          <w:tcPr>
            <w:tcW w:w="431" w:type="dxa"/>
          </w:tcPr>
          <w:p w:rsidR="00B020E5" w:rsidRPr="00646D58" w:rsidRDefault="00B020E5" w:rsidP="00E4441E">
            <w:pPr>
              <w:pStyle w:val="ListParagraph"/>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Общая информация о России и Великобр.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12</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14</w:t>
            </w:r>
          </w:p>
        </w:tc>
      </w:tr>
      <w:tr w:rsidR="00B020E5" w:rsidRPr="00646D58" w:rsidTr="00E4441E">
        <w:trPr>
          <w:gridAfter w:val="1"/>
          <w:wAfter w:w="15" w:type="dxa"/>
        </w:trPr>
        <w:tc>
          <w:tcPr>
            <w:tcW w:w="431" w:type="dxa"/>
          </w:tcPr>
          <w:p w:rsidR="00B020E5" w:rsidRPr="00646D58" w:rsidRDefault="00B020E5" w:rsidP="00E4441E">
            <w:pPr>
              <w:pStyle w:val="ListParagraph"/>
              <w:ind w:left="360" w:hanging="218"/>
              <w:jc w:val="both"/>
            </w:pPr>
          </w:p>
        </w:tc>
        <w:tc>
          <w:tcPr>
            <w:tcW w:w="5386" w:type="dxa"/>
          </w:tcPr>
          <w:p w:rsidR="00B020E5" w:rsidRPr="00646D58" w:rsidRDefault="00B020E5" w:rsidP="00E4441E">
            <w:pPr>
              <w:jc w:val="both"/>
            </w:pPr>
            <w:r w:rsidRPr="00646D58">
              <w:t xml:space="preserve">- Политич. система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xml:space="preserve">-Население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Экономика России и Великобритании.  Финанс. система России и Великобр</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xml:space="preserve">- Юридич. система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ListParagraph"/>
              <w:ind w:left="147"/>
              <w:jc w:val="both"/>
            </w:pPr>
          </w:p>
        </w:tc>
        <w:tc>
          <w:tcPr>
            <w:tcW w:w="5386" w:type="dxa"/>
          </w:tcPr>
          <w:p w:rsidR="00B020E5" w:rsidRPr="00646D58" w:rsidRDefault="00B020E5" w:rsidP="00E4441E">
            <w:pPr>
              <w:jc w:val="both"/>
            </w:pPr>
            <w:r w:rsidRPr="00646D58">
              <w:t xml:space="preserve">- Традиции и обычаи народов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46D58" w:rsidTr="00E4441E">
        <w:trPr>
          <w:gridAfter w:val="1"/>
          <w:wAfter w:w="15" w:type="dxa"/>
        </w:trPr>
        <w:tc>
          <w:tcPr>
            <w:tcW w:w="431" w:type="dxa"/>
          </w:tcPr>
          <w:p w:rsidR="00B020E5" w:rsidRPr="00646D58" w:rsidRDefault="00B020E5" w:rsidP="00E4441E">
            <w:pPr>
              <w:pStyle w:val="ListParagraph"/>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ListParagraph"/>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ListParagraph"/>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574FD8">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Height w:hRule="exact" w:val="340"/>
        </w:trPr>
        <w:tc>
          <w:tcPr>
            <w:tcW w:w="431" w:type="dxa"/>
          </w:tcPr>
          <w:p w:rsidR="00B020E5" w:rsidRPr="00646D58" w:rsidRDefault="00B020E5" w:rsidP="00E4441E">
            <w:pPr>
              <w:pStyle w:val="ListParagraph"/>
              <w:ind w:left="147" w:firstLine="213"/>
              <w:jc w:val="both"/>
            </w:pPr>
            <w:r>
              <w:t>117</w:t>
            </w:r>
          </w:p>
        </w:tc>
        <w:tc>
          <w:tcPr>
            <w:tcW w:w="5386" w:type="dxa"/>
          </w:tcPr>
          <w:p w:rsidR="00B020E5" w:rsidRPr="00E4441E" w:rsidRDefault="00B020E5" w:rsidP="004F22D8">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Height w:hRule="exact" w:val="340"/>
        </w:trPr>
        <w:tc>
          <w:tcPr>
            <w:tcW w:w="431" w:type="dxa"/>
          </w:tcPr>
          <w:p w:rsidR="00B020E5" w:rsidRPr="00646D58" w:rsidRDefault="00B020E5" w:rsidP="00E4441E">
            <w:pPr>
              <w:pStyle w:val="ListParagraph"/>
              <w:ind w:left="147" w:firstLine="213"/>
              <w:jc w:val="both"/>
            </w:pPr>
            <w:r>
              <w:t>118</w:t>
            </w:r>
          </w:p>
        </w:tc>
        <w:tc>
          <w:tcPr>
            <w:tcW w:w="5386" w:type="dxa"/>
          </w:tcPr>
          <w:p w:rsidR="00B020E5" w:rsidRPr="00E4441E" w:rsidRDefault="00B020E5" w:rsidP="00842695">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ListParagraph"/>
              <w:ind w:left="147" w:firstLine="213"/>
              <w:jc w:val="both"/>
            </w:pPr>
            <w:r>
              <w:t>119</w:t>
            </w:r>
          </w:p>
        </w:tc>
        <w:tc>
          <w:tcPr>
            <w:tcW w:w="5386" w:type="dxa"/>
          </w:tcPr>
          <w:p w:rsidR="00B020E5" w:rsidRPr="00E4441E" w:rsidRDefault="00B020E5"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Height w:val="591"/>
        </w:trPr>
        <w:tc>
          <w:tcPr>
            <w:tcW w:w="431" w:type="dxa"/>
          </w:tcPr>
          <w:p w:rsidR="00B020E5" w:rsidRPr="00646D58" w:rsidRDefault="00B020E5" w:rsidP="00E4441E">
            <w:pPr>
              <w:pStyle w:val="ListParagraph"/>
              <w:ind w:left="360" w:hanging="355"/>
              <w:jc w:val="center"/>
            </w:pPr>
            <w:r>
              <w:t xml:space="preserve"> 20</w:t>
            </w:r>
          </w:p>
        </w:tc>
        <w:tc>
          <w:tcPr>
            <w:tcW w:w="5386" w:type="dxa"/>
          </w:tcPr>
          <w:p w:rsidR="00B020E5" w:rsidRPr="00E4441E" w:rsidRDefault="00B020E5" w:rsidP="004F22D8">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ListParagraph"/>
              <w:ind w:left="360" w:hanging="213"/>
              <w:jc w:val="both"/>
            </w:pPr>
            <w:r>
              <w:t>21</w:t>
            </w:r>
          </w:p>
        </w:tc>
        <w:tc>
          <w:tcPr>
            <w:tcW w:w="5386" w:type="dxa"/>
          </w:tcPr>
          <w:p w:rsidR="00B020E5" w:rsidRPr="00E4441E" w:rsidRDefault="00B020E5" w:rsidP="00574FD8">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22</w:t>
            </w: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773DBC"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130</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156</w:t>
            </w:r>
          </w:p>
        </w:tc>
      </w:tr>
    </w:tbl>
    <w:p w:rsidR="00B020E5" w:rsidRDefault="00B020E5" w:rsidP="00622E0D">
      <w:pPr>
        <w:jc w:val="center"/>
        <w:rPr>
          <w:i/>
        </w:rPr>
      </w:pPr>
    </w:p>
    <w:p w:rsidR="00B020E5" w:rsidRPr="00DC11F5" w:rsidRDefault="00B020E5" w:rsidP="006B2153">
      <w:pPr>
        <w:pStyle w:val="ListParagraph"/>
        <w:numPr>
          <w:ilvl w:val="2"/>
          <w:numId w:val="33"/>
        </w:numPr>
        <w:jc w:val="both"/>
        <w:rPr>
          <w:b/>
        </w:rPr>
      </w:pPr>
      <w:r>
        <w:rPr>
          <w:b/>
        </w:rPr>
        <w:t>Очно-з</w:t>
      </w:r>
      <w:r w:rsidRPr="00DC11F5">
        <w:rPr>
          <w:b/>
        </w:rPr>
        <w:t>аочная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E7527E">
            <w:pPr>
              <w:rPr>
                <w:b/>
              </w:rPr>
            </w:pPr>
            <w:r w:rsidRPr="00E4441E">
              <w:rPr>
                <w:b/>
              </w:rPr>
              <w:t>ЛабЗ</w:t>
            </w:r>
          </w:p>
        </w:tc>
        <w:tc>
          <w:tcPr>
            <w:tcW w:w="1999" w:type="dxa"/>
            <w:gridSpan w:val="2"/>
            <w:vMerge/>
          </w:tcPr>
          <w:p w:rsidR="00B020E5" w:rsidRPr="00646D58" w:rsidRDefault="00B020E5" w:rsidP="00E4441E">
            <w:pPr>
              <w:jc w:val="both"/>
            </w:pPr>
          </w:p>
        </w:tc>
      </w:tr>
      <w:tr w:rsidR="00B020E5" w:rsidRPr="00087C3F" w:rsidTr="00E4441E">
        <w:tc>
          <w:tcPr>
            <w:tcW w:w="10226" w:type="dxa"/>
            <w:gridSpan w:val="8"/>
          </w:tcPr>
          <w:p w:rsidR="00B020E5" w:rsidRPr="00087C3F" w:rsidRDefault="00B020E5" w:rsidP="00E4441E">
            <w:pPr>
              <w:jc w:val="center"/>
            </w:pPr>
            <w:r w:rsidRPr="00087C3F">
              <w:t>1 семестр</w:t>
            </w:r>
          </w:p>
        </w:tc>
      </w:tr>
      <w:tr w:rsidR="00B020E5" w:rsidRPr="00087C3F" w:rsidTr="00E4441E">
        <w:tc>
          <w:tcPr>
            <w:tcW w:w="431" w:type="dxa"/>
          </w:tcPr>
          <w:p w:rsidR="00B020E5" w:rsidRPr="00646D58" w:rsidRDefault="00B020E5" w:rsidP="00E4441E">
            <w:pPr>
              <w:pStyle w:val="ListParagraph"/>
              <w:ind w:left="360" w:hanging="360"/>
            </w:pPr>
          </w:p>
        </w:tc>
        <w:tc>
          <w:tcPr>
            <w:tcW w:w="5386" w:type="dxa"/>
          </w:tcPr>
          <w:p w:rsidR="00B020E5" w:rsidRPr="00646D58" w:rsidRDefault="00B020E5" w:rsidP="00E7527E">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E7527E">
            <w:pPr>
              <w:rPr>
                <w:color w:val="FF0000"/>
              </w:rPr>
            </w:pPr>
          </w:p>
        </w:tc>
        <w:tc>
          <w:tcPr>
            <w:tcW w:w="1999" w:type="dxa"/>
            <w:gridSpan w:val="2"/>
          </w:tcPr>
          <w:p w:rsidR="00B020E5" w:rsidRPr="00087C3F" w:rsidRDefault="00B020E5" w:rsidP="00E4441E">
            <w:pPr>
              <w:jc w:val="center"/>
            </w:pPr>
          </w:p>
        </w:tc>
      </w:tr>
      <w:tr w:rsidR="00B020E5" w:rsidRPr="006362D9" w:rsidTr="00E4441E">
        <w:tc>
          <w:tcPr>
            <w:tcW w:w="431" w:type="dxa"/>
          </w:tcPr>
          <w:p w:rsidR="00B020E5" w:rsidRPr="00646D58" w:rsidRDefault="00B020E5" w:rsidP="00E4441E">
            <w:pPr>
              <w:jc w:val="both"/>
            </w:pPr>
            <w:r>
              <w:t>1.</w:t>
            </w:r>
          </w:p>
        </w:tc>
        <w:tc>
          <w:tcPr>
            <w:tcW w:w="5386" w:type="dxa"/>
          </w:tcPr>
          <w:p w:rsidR="00B020E5" w:rsidRPr="00646D58" w:rsidRDefault="00B020E5" w:rsidP="00E7527E">
            <w:r w:rsidRPr="00646D58">
              <w:t>Тема 1.1. Я и моя семья.</w:t>
            </w:r>
          </w:p>
          <w:p w:rsidR="00B020E5" w:rsidRPr="00646D58" w:rsidRDefault="00B020E5" w:rsidP="00E7527E">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jc w:val="both"/>
            </w:pPr>
            <w:r>
              <w:t>2</w:t>
            </w:r>
          </w:p>
        </w:tc>
        <w:tc>
          <w:tcPr>
            <w:tcW w:w="5386" w:type="dxa"/>
          </w:tcPr>
          <w:p w:rsidR="00B020E5" w:rsidRPr="00646D58" w:rsidRDefault="00B020E5" w:rsidP="00E7527E">
            <w:r w:rsidRPr="00646D58">
              <w:t>Тема 1.2. Семейные традиции. Уклад жизни в России и Великобритании.</w:t>
            </w:r>
          </w:p>
          <w:p w:rsidR="00B020E5" w:rsidRPr="00646D58" w:rsidRDefault="00B020E5" w:rsidP="00E7527E">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ListParagraph"/>
              <w:ind w:left="360" w:hanging="360"/>
              <w:jc w:val="both"/>
            </w:pPr>
            <w:r>
              <w:t>3</w:t>
            </w:r>
          </w:p>
        </w:tc>
        <w:tc>
          <w:tcPr>
            <w:tcW w:w="5386" w:type="dxa"/>
          </w:tcPr>
          <w:p w:rsidR="00B020E5" w:rsidRPr="00646D58" w:rsidRDefault="00B020E5" w:rsidP="00E7527E">
            <w:r w:rsidRPr="00646D58">
              <w:t>Тема 1.3. Дом, жилищные условия в России и Великобритании.</w:t>
            </w:r>
          </w:p>
          <w:p w:rsidR="00B020E5" w:rsidRPr="00646D58" w:rsidRDefault="00B020E5" w:rsidP="00E7527E">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ListParagraph"/>
              <w:ind w:left="360" w:hanging="218"/>
              <w:jc w:val="both"/>
            </w:pPr>
            <w:r>
              <w:t>4</w:t>
            </w:r>
          </w:p>
        </w:tc>
        <w:tc>
          <w:tcPr>
            <w:tcW w:w="5386" w:type="dxa"/>
          </w:tcPr>
          <w:p w:rsidR="00B020E5" w:rsidRPr="00646D58" w:rsidRDefault="00B020E5" w:rsidP="00E7527E">
            <w:r w:rsidRPr="00646D58">
              <w:t>Тема 1.4. Досуг и развлечения в семье. Семейные путешествия.</w:t>
            </w:r>
          </w:p>
          <w:p w:rsidR="00B020E5" w:rsidRPr="009C119A" w:rsidRDefault="00B020E5" w:rsidP="00E7527E">
            <w:r w:rsidRPr="00646D58">
              <w:t xml:space="preserve">Местоимения. Наречия.неопределённого времени. </w:t>
            </w:r>
            <w:r w:rsidRPr="00E4441E">
              <w:rPr>
                <w:bCs/>
              </w:rPr>
              <w:t>Оборот</w:t>
            </w:r>
            <w:r w:rsidRPr="00E4441E">
              <w:rPr>
                <w:bCs/>
                <w:lang w:val="en-US"/>
              </w:rPr>
              <w:t>tobegoingto</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F1052B" w:rsidRDefault="00B020E5" w:rsidP="00E4441E">
            <w:pPr>
              <w:pStyle w:val="ListParagraph"/>
              <w:ind w:left="360" w:hanging="218"/>
              <w:jc w:val="both"/>
            </w:pPr>
            <w:r>
              <w:t>5</w:t>
            </w:r>
          </w:p>
        </w:tc>
        <w:tc>
          <w:tcPr>
            <w:tcW w:w="5386" w:type="dxa"/>
          </w:tcPr>
          <w:p w:rsidR="00B020E5" w:rsidRPr="00646D58" w:rsidRDefault="00B020E5" w:rsidP="00E7527E">
            <w:r w:rsidRPr="00646D58">
              <w:t>Тема 1.5. Покупки</w:t>
            </w:r>
          </w:p>
          <w:p w:rsidR="00B020E5" w:rsidRPr="00646D58" w:rsidRDefault="00B020E5" w:rsidP="00E7527E">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ListParagraph"/>
              <w:ind w:left="360" w:hanging="218"/>
              <w:jc w:val="both"/>
            </w:pPr>
            <w:r>
              <w:t>6</w:t>
            </w:r>
          </w:p>
        </w:tc>
        <w:tc>
          <w:tcPr>
            <w:tcW w:w="5386" w:type="dxa"/>
          </w:tcPr>
          <w:p w:rsidR="00B020E5" w:rsidRPr="00646D58" w:rsidRDefault="00B020E5" w:rsidP="00E7527E">
            <w:r w:rsidRPr="00646D58">
              <w:t>Тема 1.6. Город, в котором я живу и учусь</w:t>
            </w:r>
          </w:p>
          <w:p w:rsidR="00B020E5" w:rsidRPr="00646D58" w:rsidRDefault="00B020E5" w:rsidP="00E7527E">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Tr="00E4441E">
        <w:tc>
          <w:tcPr>
            <w:tcW w:w="10226" w:type="dxa"/>
            <w:gridSpan w:val="8"/>
          </w:tcPr>
          <w:p w:rsidR="00B020E5" w:rsidRDefault="00B020E5" w:rsidP="00E4441E">
            <w:pPr>
              <w:jc w:val="center"/>
            </w:pPr>
            <w:r>
              <w:t>2 семестр</w:t>
            </w:r>
          </w:p>
        </w:tc>
      </w:tr>
      <w:tr w:rsidR="00B020E5" w:rsidTr="00E4441E">
        <w:tc>
          <w:tcPr>
            <w:tcW w:w="431" w:type="dxa"/>
          </w:tcPr>
          <w:p w:rsidR="00B020E5" w:rsidRPr="00646D58" w:rsidRDefault="00B020E5" w:rsidP="00E4441E">
            <w:pPr>
              <w:jc w:val="both"/>
            </w:pPr>
          </w:p>
        </w:tc>
        <w:tc>
          <w:tcPr>
            <w:tcW w:w="5386" w:type="dxa"/>
          </w:tcPr>
          <w:p w:rsidR="00B020E5" w:rsidRPr="00646D58" w:rsidRDefault="00B020E5" w:rsidP="00E7527E">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Default="00B020E5" w:rsidP="00E4441E">
            <w:pPr>
              <w:pStyle w:val="ListParagraph"/>
              <w:ind w:left="360" w:hanging="218"/>
              <w:jc w:val="both"/>
            </w:pPr>
            <w:r>
              <w:t>7</w:t>
            </w:r>
          </w:p>
        </w:tc>
        <w:tc>
          <w:tcPr>
            <w:tcW w:w="5386" w:type="dxa"/>
          </w:tcPr>
          <w:p w:rsidR="00B020E5" w:rsidRPr="00646D58" w:rsidRDefault="00B020E5" w:rsidP="00E7527E">
            <w:r w:rsidRPr="00646D58">
              <w:t>Тема 2.1 Высшее образование в России и за рубежом.</w:t>
            </w:r>
          </w:p>
          <w:p w:rsidR="00B020E5" w:rsidRPr="00646D58" w:rsidRDefault="00B020E5" w:rsidP="00E7527E">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r w:rsidRPr="00E4441E">
              <w:rPr>
                <w:lang w:val="en-US"/>
              </w:rPr>
              <w:t>tobeableto</w:t>
            </w:r>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ListParagraph"/>
              <w:ind w:left="360" w:hanging="218"/>
              <w:jc w:val="both"/>
            </w:pPr>
            <w:r>
              <w:t>8</w:t>
            </w:r>
          </w:p>
        </w:tc>
        <w:tc>
          <w:tcPr>
            <w:tcW w:w="5386" w:type="dxa"/>
          </w:tcPr>
          <w:p w:rsidR="00B020E5" w:rsidRPr="00646D58" w:rsidRDefault="00B020E5" w:rsidP="00E7527E">
            <w:r w:rsidRPr="00646D58">
              <w:t>Тема 2.2 Мой вуз.</w:t>
            </w:r>
          </w:p>
          <w:p w:rsidR="00B020E5" w:rsidRPr="00646D58" w:rsidRDefault="00B020E5" w:rsidP="00E7527E">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ListParagraph"/>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E7527E">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ListParagraph"/>
              <w:ind w:left="360" w:hanging="218"/>
              <w:jc w:val="both"/>
            </w:pPr>
            <w:r>
              <w:t>10</w:t>
            </w:r>
          </w:p>
        </w:tc>
        <w:tc>
          <w:tcPr>
            <w:tcW w:w="5386" w:type="dxa"/>
          </w:tcPr>
          <w:p w:rsidR="00B020E5" w:rsidRPr="00646D58" w:rsidRDefault="00B020E5" w:rsidP="00E7527E">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ListParagraph"/>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Социально-культурная сфера (Я и мир.Я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Pr="00646D58" w:rsidRDefault="00B020E5" w:rsidP="00E4441E">
            <w:pPr>
              <w:pStyle w:val="ListParagraph"/>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Pr="00646D58" w:rsidRDefault="00B020E5" w:rsidP="00E4441E">
            <w:pPr>
              <w:pStyle w:val="ListParagraph"/>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RPr="006362D9" w:rsidTr="00E4441E">
        <w:trPr>
          <w:gridAfter w:val="1"/>
          <w:wAfter w:w="15" w:type="dxa"/>
        </w:trPr>
        <w:tc>
          <w:tcPr>
            <w:tcW w:w="431" w:type="dxa"/>
          </w:tcPr>
          <w:p w:rsidR="00B020E5" w:rsidRPr="00646D58" w:rsidRDefault="00B020E5" w:rsidP="00E4441E">
            <w:pPr>
              <w:pStyle w:val="ListParagraph"/>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Общая информация о России и Великобр.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16</w:t>
            </w:r>
          </w:p>
        </w:tc>
      </w:tr>
      <w:tr w:rsidR="00B020E5" w:rsidRPr="006362D9" w:rsidTr="00E4441E">
        <w:trPr>
          <w:gridAfter w:val="1"/>
          <w:wAfter w:w="15" w:type="dxa"/>
        </w:trPr>
        <w:tc>
          <w:tcPr>
            <w:tcW w:w="431" w:type="dxa"/>
          </w:tcPr>
          <w:p w:rsidR="00B020E5" w:rsidRPr="00646D58" w:rsidRDefault="00B020E5" w:rsidP="00E4441E">
            <w:pPr>
              <w:pStyle w:val="ListParagraph"/>
              <w:ind w:left="360" w:hanging="218"/>
              <w:jc w:val="both"/>
            </w:pPr>
          </w:p>
        </w:tc>
        <w:tc>
          <w:tcPr>
            <w:tcW w:w="5386" w:type="dxa"/>
          </w:tcPr>
          <w:p w:rsidR="00B020E5" w:rsidRPr="00646D58" w:rsidRDefault="00B020E5" w:rsidP="00E4441E">
            <w:pPr>
              <w:jc w:val="both"/>
            </w:pPr>
            <w:r w:rsidRPr="00646D58">
              <w:t xml:space="preserve">- Политич. система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xml:space="preserve">-Население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Экономика России и Великобритании.  Финанс. система России и Великобр</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4441E">
            <w:pPr>
              <w:jc w:val="both"/>
            </w:pPr>
            <w:r w:rsidRPr="00646D58">
              <w:t xml:space="preserve">- Юридич. система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ListParagraph"/>
              <w:ind w:left="147"/>
              <w:jc w:val="both"/>
            </w:pPr>
          </w:p>
        </w:tc>
        <w:tc>
          <w:tcPr>
            <w:tcW w:w="5386" w:type="dxa"/>
          </w:tcPr>
          <w:p w:rsidR="00B020E5" w:rsidRPr="00646D58" w:rsidRDefault="00B020E5" w:rsidP="00E4441E">
            <w:pPr>
              <w:jc w:val="both"/>
            </w:pPr>
            <w:r w:rsidRPr="00646D58">
              <w:t xml:space="preserve">- Традиции и обычаи народов России и Великобр.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362D9" w:rsidTr="00E4441E">
        <w:trPr>
          <w:gridAfter w:val="1"/>
          <w:wAfter w:w="15" w:type="dxa"/>
        </w:trPr>
        <w:tc>
          <w:tcPr>
            <w:tcW w:w="431" w:type="dxa"/>
          </w:tcPr>
          <w:p w:rsidR="00B020E5" w:rsidRPr="00646D58" w:rsidRDefault="00B020E5" w:rsidP="00E4441E">
            <w:pPr>
              <w:pStyle w:val="ListParagraph"/>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ListParagraph"/>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ListParagraph"/>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646D58" w:rsidRDefault="00B020E5" w:rsidP="00E7527E">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Height w:hRule="exact" w:val="340"/>
        </w:trPr>
        <w:tc>
          <w:tcPr>
            <w:tcW w:w="431" w:type="dxa"/>
          </w:tcPr>
          <w:p w:rsidR="00B020E5" w:rsidRPr="00646D58" w:rsidRDefault="00B020E5" w:rsidP="00E4441E">
            <w:pPr>
              <w:pStyle w:val="ListParagraph"/>
              <w:ind w:left="147" w:firstLine="213"/>
              <w:jc w:val="both"/>
            </w:pPr>
            <w:r>
              <w:t>117</w:t>
            </w:r>
          </w:p>
        </w:tc>
        <w:tc>
          <w:tcPr>
            <w:tcW w:w="5386" w:type="dxa"/>
          </w:tcPr>
          <w:p w:rsidR="00B020E5" w:rsidRPr="00E4441E" w:rsidRDefault="00B020E5" w:rsidP="00E7527E">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hRule="exact" w:val="340"/>
        </w:trPr>
        <w:tc>
          <w:tcPr>
            <w:tcW w:w="431" w:type="dxa"/>
          </w:tcPr>
          <w:p w:rsidR="00B020E5" w:rsidRPr="00646D58" w:rsidRDefault="00B020E5" w:rsidP="00E4441E">
            <w:pPr>
              <w:pStyle w:val="ListParagraph"/>
              <w:ind w:left="147" w:firstLine="213"/>
              <w:jc w:val="both"/>
            </w:pPr>
            <w:r>
              <w:t>118</w:t>
            </w:r>
          </w:p>
        </w:tc>
        <w:tc>
          <w:tcPr>
            <w:tcW w:w="5386" w:type="dxa"/>
          </w:tcPr>
          <w:p w:rsidR="00B020E5" w:rsidRPr="00E4441E" w:rsidRDefault="00B020E5" w:rsidP="00E7527E">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ListParagraph"/>
              <w:ind w:left="147" w:firstLine="213"/>
              <w:jc w:val="both"/>
            </w:pPr>
            <w:r>
              <w:t>119</w:t>
            </w:r>
          </w:p>
        </w:tc>
        <w:tc>
          <w:tcPr>
            <w:tcW w:w="5386" w:type="dxa"/>
          </w:tcPr>
          <w:p w:rsidR="00B020E5" w:rsidRPr="00E4441E" w:rsidRDefault="00B020E5" w:rsidP="00E7527E">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val="591"/>
        </w:trPr>
        <w:tc>
          <w:tcPr>
            <w:tcW w:w="431" w:type="dxa"/>
          </w:tcPr>
          <w:p w:rsidR="00B020E5" w:rsidRPr="00646D58" w:rsidRDefault="00B020E5" w:rsidP="00E4441E">
            <w:pPr>
              <w:pStyle w:val="ListParagraph"/>
              <w:ind w:left="360" w:hanging="355"/>
              <w:jc w:val="center"/>
            </w:pPr>
            <w:r>
              <w:t xml:space="preserve"> 20</w:t>
            </w:r>
          </w:p>
        </w:tc>
        <w:tc>
          <w:tcPr>
            <w:tcW w:w="5386" w:type="dxa"/>
          </w:tcPr>
          <w:p w:rsidR="00B020E5" w:rsidRPr="00E4441E" w:rsidRDefault="00B020E5" w:rsidP="00E7527E">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ListParagraph"/>
              <w:ind w:left="360" w:hanging="213"/>
              <w:jc w:val="both"/>
            </w:pPr>
            <w:r>
              <w:t>21</w:t>
            </w:r>
          </w:p>
        </w:tc>
        <w:tc>
          <w:tcPr>
            <w:tcW w:w="5386" w:type="dxa"/>
          </w:tcPr>
          <w:p w:rsidR="00B020E5" w:rsidRPr="00E4441E" w:rsidRDefault="00B020E5" w:rsidP="00E7527E">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w:t>
            </w: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18</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70</w:t>
            </w:r>
          </w:p>
        </w:tc>
      </w:tr>
      <w:tr w:rsidR="00B020E5" w:rsidRPr="006362D9" w:rsidTr="00E4441E">
        <w:trPr>
          <w:gridAfter w:val="1"/>
          <w:wAfter w:w="15" w:type="dxa"/>
        </w:trPr>
        <w:tc>
          <w:tcPr>
            <w:tcW w:w="431" w:type="dxa"/>
          </w:tcPr>
          <w:p w:rsidR="00B020E5" w:rsidRPr="00646D58" w:rsidRDefault="00B020E5" w:rsidP="00E4441E">
            <w:pPr>
              <w:pStyle w:val="ListParagraph"/>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52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212</w:t>
            </w:r>
            <w:bookmarkStart w:id="0" w:name="_GoBack"/>
            <w:bookmarkEnd w:id="0"/>
          </w:p>
        </w:tc>
      </w:tr>
    </w:tbl>
    <w:p w:rsidR="00B020E5" w:rsidRDefault="00B020E5" w:rsidP="00622E0D">
      <w:pPr>
        <w:jc w:val="center"/>
        <w:rPr>
          <w:i/>
        </w:rPr>
      </w:pPr>
    </w:p>
    <w:p w:rsidR="00B020E5" w:rsidRPr="00DC11F5" w:rsidRDefault="00B020E5" w:rsidP="006B2153">
      <w:pPr>
        <w:widowControl/>
        <w:numPr>
          <w:ilvl w:val="1"/>
          <w:numId w:val="34"/>
        </w:numPr>
        <w:jc w:val="both"/>
        <w:rPr>
          <w:b/>
          <w:i/>
        </w:rPr>
      </w:pPr>
      <w:r w:rsidRPr="00DC11F5">
        <w:rPr>
          <w:b/>
          <w:i/>
        </w:rPr>
        <w:t>Программа дисциплины, структурированная по темам / разделам</w:t>
      </w:r>
    </w:p>
    <w:p w:rsidR="00B020E5" w:rsidRPr="00CF70E0" w:rsidRDefault="00B020E5" w:rsidP="006B2153">
      <w:pPr>
        <w:pStyle w:val="ListParagraph"/>
        <w:numPr>
          <w:ilvl w:val="2"/>
          <w:numId w:val="34"/>
        </w:numPr>
        <w:jc w:val="center"/>
        <w:rPr>
          <w:b/>
        </w:rPr>
      </w:pPr>
      <w:r w:rsidRPr="00CF70E0">
        <w:rPr>
          <w:b/>
        </w:rPr>
        <w:t>Содержание практических занятий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Содержание практического занятия</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D225A4">
            <w:pPr>
              <w:pStyle w:val="FootnoteText"/>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Бытоваясфера (я и моя семья)</w:t>
            </w:r>
          </w:p>
        </w:tc>
      </w:tr>
      <w:tr w:rsidR="00B020E5" w:rsidRPr="00D225A4"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D225A4">
            <w:r w:rsidRPr="00D225A4">
              <w:t>Тема 1.1. Я и моя семья.</w:t>
            </w:r>
          </w:p>
          <w:p w:rsidR="00B020E5" w:rsidRPr="00E4441E" w:rsidRDefault="00B020E5" w:rsidP="00D225A4">
            <w:pPr>
              <w:rPr>
                <w:u w:val="single"/>
              </w:rPr>
            </w:pPr>
            <w:r w:rsidRPr="00E4441E">
              <w:rPr>
                <w:bCs/>
              </w:rPr>
              <w:t xml:space="preserve">Имя существительное (падежи, род, число). Глагол </w:t>
            </w:r>
            <w:r w:rsidRPr="00E4441E">
              <w:rPr>
                <w:bCs/>
                <w:lang w:val="en-US"/>
              </w:rPr>
              <w:t>tobe</w:t>
            </w:r>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r w:rsidRPr="00E4441E">
              <w:rPr>
                <w:lang w:val="en-US"/>
              </w:rPr>
              <w:t>tobe</w:t>
            </w:r>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284" w:right="-45" w:hanging="137"/>
            </w:pPr>
            <w:r>
              <w:t>2.</w:t>
            </w:r>
          </w:p>
        </w:tc>
        <w:tc>
          <w:tcPr>
            <w:tcW w:w="4961" w:type="dxa"/>
          </w:tcPr>
          <w:p w:rsidR="00B020E5" w:rsidRPr="00D225A4" w:rsidRDefault="00B020E5" w:rsidP="00D225A4">
            <w:r w:rsidRPr="00D225A4">
              <w:t>Тема 1.2. Семейные традиции. Уклад жизни в России и Великобритании.</w:t>
            </w:r>
          </w:p>
          <w:p w:rsidR="00B020E5" w:rsidRPr="00D225A4" w:rsidRDefault="00B020E5" w:rsidP="00D225A4">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B020E5" w:rsidRPr="00D225A4" w:rsidTr="00E4441E">
        <w:tc>
          <w:tcPr>
            <w:tcW w:w="431" w:type="dxa"/>
          </w:tcPr>
          <w:p w:rsidR="00B020E5" w:rsidRPr="00D225A4" w:rsidRDefault="00B020E5" w:rsidP="00E4441E">
            <w:pPr>
              <w:ind w:left="284" w:right="-45" w:hanging="137"/>
              <w:jc w:val="center"/>
            </w:pPr>
            <w:r>
              <w:t>3.</w:t>
            </w:r>
          </w:p>
        </w:tc>
        <w:tc>
          <w:tcPr>
            <w:tcW w:w="4961" w:type="dxa"/>
          </w:tcPr>
          <w:p w:rsidR="00B020E5" w:rsidRPr="00D225A4" w:rsidRDefault="00B020E5" w:rsidP="00D225A4">
            <w:r w:rsidRPr="00D225A4">
              <w:t>Тема 1.3. Дом, жилищные условия в России и Великобритании.</w:t>
            </w:r>
          </w:p>
          <w:p w:rsidR="00B020E5" w:rsidRPr="00D225A4" w:rsidRDefault="00B020E5" w:rsidP="00D225A4">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left="147" w:right="-45" w:hanging="137"/>
              <w:jc w:val="center"/>
            </w:pPr>
            <w:r>
              <w:t>4.</w:t>
            </w:r>
          </w:p>
        </w:tc>
        <w:tc>
          <w:tcPr>
            <w:tcW w:w="4961" w:type="dxa"/>
          </w:tcPr>
          <w:p w:rsidR="00B020E5" w:rsidRPr="00D225A4" w:rsidRDefault="00B020E5" w:rsidP="00D225A4">
            <w:r w:rsidRPr="00D225A4">
              <w:t>Тема 1.4. Досуг и развлечения в семье. Семейные путешествия.</w:t>
            </w:r>
          </w:p>
          <w:p w:rsidR="00B020E5" w:rsidRPr="009C119A" w:rsidRDefault="00B020E5" w:rsidP="00D225A4">
            <w:r w:rsidRPr="00D225A4">
              <w:t xml:space="preserve">Местоимения. Наречия.неопределённого времени. </w:t>
            </w:r>
            <w:r w:rsidRPr="00E4441E">
              <w:rPr>
                <w:bCs/>
              </w:rPr>
              <w:t>Оборот</w:t>
            </w:r>
            <w:r w:rsidRPr="00E4441E">
              <w:rPr>
                <w:bCs/>
                <w:lang w:val="en-US"/>
              </w:rPr>
              <w:t>tobegoingto</w:t>
            </w:r>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left="284" w:right="-45" w:hanging="279"/>
            </w:pPr>
            <w:r>
              <w:t xml:space="preserve">  5.</w:t>
            </w:r>
          </w:p>
        </w:tc>
        <w:tc>
          <w:tcPr>
            <w:tcW w:w="4961" w:type="dxa"/>
          </w:tcPr>
          <w:p w:rsidR="00B020E5" w:rsidRPr="00D225A4" w:rsidRDefault="00B020E5" w:rsidP="00D225A4">
            <w:r w:rsidRPr="00D225A4">
              <w:t>Тема 1.5. Покупки</w:t>
            </w:r>
          </w:p>
          <w:p w:rsidR="00B020E5" w:rsidRPr="00D225A4" w:rsidRDefault="00B020E5" w:rsidP="00D225A4">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left="284" w:right="-45" w:hanging="137"/>
            </w:pPr>
            <w:r>
              <w:t>6.</w:t>
            </w:r>
          </w:p>
        </w:tc>
        <w:tc>
          <w:tcPr>
            <w:tcW w:w="4961" w:type="dxa"/>
          </w:tcPr>
          <w:p w:rsidR="00B020E5" w:rsidRPr="00D225A4" w:rsidRDefault="00B020E5" w:rsidP="00D225A4">
            <w:r w:rsidRPr="00D225A4">
              <w:t>Тема 1.6. Город, в</w:t>
            </w:r>
          </w:p>
          <w:p w:rsidR="00B020E5" w:rsidRPr="00D225A4" w:rsidRDefault="00B020E5" w:rsidP="00D225A4">
            <w:r w:rsidRPr="00D225A4">
              <w:t>котором я живу и учусь</w:t>
            </w:r>
          </w:p>
          <w:p w:rsidR="00B020E5" w:rsidRPr="00D225A4" w:rsidRDefault="00B020E5" w:rsidP="00D225A4">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rPr>
          <w:trHeight w:hRule="exact" w:val="284"/>
        </w:trPr>
        <w:tc>
          <w:tcPr>
            <w:tcW w:w="10211" w:type="dxa"/>
            <w:gridSpan w:val="3"/>
          </w:tcPr>
          <w:p w:rsidR="00B020E5" w:rsidRPr="00D225A4" w:rsidRDefault="00B020E5" w:rsidP="00E4441E">
            <w:pPr>
              <w:ind w:right="-45"/>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rPr>
          <w:trHeight w:val="1964"/>
        </w:trPr>
        <w:tc>
          <w:tcPr>
            <w:tcW w:w="431" w:type="dxa"/>
          </w:tcPr>
          <w:p w:rsidR="00B020E5" w:rsidRPr="00D225A4" w:rsidRDefault="00B020E5" w:rsidP="00E4441E">
            <w:pPr>
              <w:ind w:left="147" w:right="-45"/>
            </w:pPr>
            <w:r>
              <w:t xml:space="preserve">7. </w:t>
            </w:r>
          </w:p>
        </w:tc>
        <w:tc>
          <w:tcPr>
            <w:tcW w:w="4961" w:type="dxa"/>
          </w:tcPr>
          <w:p w:rsidR="00B020E5" w:rsidRPr="00E4441E" w:rsidRDefault="00B020E5" w:rsidP="00D225A4">
            <w:pPr>
              <w:rPr>
                <w:highlight w:val="yellow"/>
              </w:rPr>
            </w:pPr>
          </w:p>
          <w:p w:rsidR="00B020E5" w:rsidRPr="00D225A4" w:rsidRDefault="00B020E5" w:rsidP="00D225A4">
            <w:r w:rsidRPr="00D225A4">
              <w:t>Тема 2.1 Высшее образование в России и за рубежом.</w:t>
            </w:r>
          </w:p>
          <w:p w:rsidR="00B020E5" w:rsidRPr="00E4441E" w:rsidRDefault="00B020E5" w:rsidP="00D225A4">
            <w:pPr>
              <w:rPr>
                <w:b/>
                <w:u w:val="single"/>
              </w:rPr>
            </w:pPr>
            <w:r w:rsidRPr="00E4441E">
              <w:rPr>
                <w:bCs/>
              </w:rPr>
              <w:t>Глаголы</w:t>
            </w:r>
            <w:r w:rsidRPr="00E4441E">
              <w:rPr>
                <w:bCs/>
                <w:lang w:val="en-US"/>
              </w:rPr>
              <w:t xml:space="preserve">tospeak, totalk, tosay, totell. </w:t>
            </w:r>
            <w:r w:rsidRPr="00D225A4">
              <w:t>Оборот</w:t>
            </w:r>
            <w:r w:rsidRPr="00E4441E">
              <w:rPr>
                <w:lang w:val="en-US"/>
              </w:rPr>
              <w:t xml:space="preserve">thereis (thereare). </w:t>
            </w:r>
            <w:r w:rsidRPr="00D225A4">
              <w:t xml:space="preserve">Модальный глагол </w:t>
            </w:r>
            <w:r w:rsidRPr="00E4441E">
              <w:rPr>
                <w:lang w:val="en-US"/>
              </w:rPr>
              <w:t>can</w:t>
            </w:r>
            <w:r w:rsidRPr="00D225A4">
              <w:t xml:space="preserve"> и оборот </w:t>
            </w:r>
            <w:r w:rsidRPr="00E4441E">
              <w:rPr>
                <w:lang w:val="en-US"/>
              </w:rPr>
              <w:t>tobeableto</w:t>
            </w:r>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r w:rsidRPr="00E4441E">
              <w:rPr>
                <w:bCs/>
                <w:color w:val="000000"/>
                <w:lang w:val="en-GB"/>
              </w:rPr>
              <w:t>EducationinGreatBritain</w:t>
            </w:r>
            <w:r w:rsidRPr="00E4441E">
              <w:rPr>
                <w:bCs/>
                <w:color w:val="000000"/>
              </w:rPr>
              <w:t xml:space="preserve">: </w:t>
            </w:r>
            <w:r w:rsidRPr="00E4441E">
              <w:rPr>
                <w:bCs/>
                <w:color w:val="000000"/>
                <w:lang w:val="en-GB"/>
              </w:rPr>
              <w:t>HigherEducation</w:t>
            </w:r>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D225A4">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D225A4">
            <w:pPr>
              <w:pStyle w:val="FootnoteText"/>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D225A4">
            <w:pPr>
              <w:pStyle w:val="FootnoteText"/>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u w:val="single"/>
              </w:rPr>
              <w:t>Раздел 3.</w:t>
            </w:r>
            <w:r w:rsidRPr="00E4441E">
              <w:rPr>
                <w:b/>
                <w:bCs/>
              </w:rPr>
              <w:t>Социально-культурнаясфера (Я и мир.Я и моя  страна)</w:t>
            </w:r>
          </w:p>
        </w:tc>
      </w:tr>
      <w:tr w:rsidR="00B020E5" w:rsidRPr="00D225A4" w:rsidTr="00E4441E">
        <w:trPr>
          <w:trHeight w:val="617"/>
        </w:trPr>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D225A4">
            <w:pPr>
              <w:pStyle w:val="FootnoteText"/>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val="274"/>
        </w:trPr>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D225A4">
            <w:pPr>
              <w:pStyle w:val="FootnoteText"/>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D225A4">
            <w:pPr>
              <w:pStyle w:val="FootnoteText"/>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D225A4">
            <w:pPr>
              <w:pStyle w:val="FootnoteText"/>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D225A4">
            <w:pPr>
              <w:pStyle w:val="FootnoteText"/>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rPr>
          <w:trHeight w:val="840"/>
        </w:trPr>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D225A4">
            <w:pPr>
              <w:rPr>
                <w:b/>
                <w:bCs/>
                <w:u w:val="single"/>
              </w:rPr>
            </w:pPr>
            <w:r w:rsidRPr="00D225A4">
              <w:t>Тема 4.1. Проблемы трудоустройства.</w:t>
            </w:r>
          </w:p>
        </w:tc>
        <w:tc>
          <w:tcPr>
            <w:tcW w:w="4819" w:type="dxa"/>
          </w:tcPr>
          <w:p w:rsidR="00B020E5" w:rsidRPr="00E4441E" w:rsidRDefault="00B020E5" w:rsidP="00D225A4">
            <w:pPr>
              <w:pStyle w:val="FootnoteText"/>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4E683B">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D225A4">
            <w:pPr>
              <w:pStyle w:val="FootnoteText"/>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D225A4">
            <w:pPr>
              <w:pStyle w:val="FootnoteText"/>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D225A4">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D225A4">
            <w:pPr>
              <w:pStyle w:val="FootnoteText"/>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7819A5">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D225A4">
            <w:pPr>
              <w:pStyle w:val="FootnoteText"/>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Default="00B020E5" w:rsidP="00622E0D">
      <w:pPr>
        <w:jc w:val="center"/>
      </w:pPr>
    </w:p>
    <w:p w:rsidR="00B020E5" w:rsidRPr="00CF70E0" w:rsidRDefault="00B020E5" w:rsidP="00622E0D">
      <w:pPr>
        <w:jc w:val="center"/>
        <w:rPr>
          <w:b/>
        </w:rPr>
      </w:pPr>
      <w:r w:rsidRPr="00CF70E0">
        <w:rPr>
          <w:b/>
        </w:rPr>
        <w:t>4.2.2. Содержание самостоятельной работы</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Формы и тематика самостоятельной работы</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962290">
            <w:pPr>
              <w:pStyle w:val="FootnoteText"/>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Бытоваясфера (я и моя семья)</w:t>
            </w:r>
          </w:p>
        </w:tc>
      </w:tr>
      <w:tr w:rsidR="00B020E5"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962290">
            <w:r w:rsidRPr="00D225A4">
              <w:t>Тема 1.1. Я и моя семья.</w:t>
            </w:r>
          </w:p>
          <w:p w:rsidR="00B020E5" w:rsidRPr="00E4441E" w:rsidRDefault="00B020E5" w:rsidP="00962290">
            <w:pPr>
              <w:rPr>
                <w:u w:val="single"/>
              </w:rPr>
            </w:pPr>
            <w:r w:rsidRPr="00E4441E">
              <w:rPr>
                <w:bCs/>
              </w:rPr>
              <w:t xml:space="preserve">Имя существительное (падежи, род, число). Глагол </w:t>
            </w:r>
            <w:r w:rsidRPr="00E4441E">
              <w:rPr>
                <w:bCs/>
                <w:lang w:val="en-US"/>
              </w:rPr>
              <w:t>tobe</w:t>
            </w:r>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r w:rsidRPr="00E4441E">
              <w:rPr>
                <w:lang w:val="en-US"/>
              </w:rPr>
              <w:t>tobe</w:t>
            </w:r>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12" w:right="-45" w:firstLine="137"/>
              <w:jc w:val="center"/>
            </w:pPr>
            <w:r>
              <w:t>2.</w:t>
            </w:r>
          </w:p>
        </w:tc>
        <w:tc>
          <w:tcPr>
            <w:tcW w:w="4961" w:type="dxa"/>
          </w:tcPr>
          <w:p w:rsidR="00B020E5" w:rsidRPr="00D225A4" w:rsidRDefault="00B020E5" w:rsidP="00962290">
            <w:r w:rsidRPr="00D225A4">
              <w:t>Тема 1.2. Семейные традиции. Уклад жизни в России и Великобритании.</w:t>
            </w:r>
          </w:p>
          <w:p w:rsidR="00B020E5" w:rsidRPr="00D225A4"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B020E5" w:rsidRPr="00D225A4" w:rsidTr="00E4441E">
        <w:tc>
          <w:tcPr>
            <w:tcW w:w="431" w:type="dxa"/>
          </w:tcPr>
          <w:p w:rsidR="00B020E5" w:rsidRPr="00D225A4" w:rsidRDefault="00B020E5" w:rsidP="00E4441E">
            <w:pPr>
              <w:ind w:right="-45"/>
              <w:jc w:val="center"/>
            </w:pPr>
            <w:r>
              <w:t>3.</w:t>
            </w:r>
          </w:p>
        </w:tc>
        <w:tc>
          <w:tcPr>
            <w:tcW w:w="4961" w:type="dxa"/>
          </w:tcPr>
          <w:p w:rsidR="00B020E5" w:rsidRPr="00D225A4" w:rsidRDefault="00B020E5" w:rsidP="00962290">
            <w:r w:rsidRPr="00D225A4">
              <w:t>Тема 1.3. Дом, жилищные условия в России и Великобритании.</w:t>
            </w:r>
          </w:p>
          <w:p w:rsidR="00B020E5" w:rsidRPr="00D225A4" w:rsidRDefault="00B020E5" w:rsidP="00962290">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right="-45"/>
              <w:jc w:val="center"/>
            </w:pPr>
            <w:r>
              <w:t>4.</w:t>
            </w:r>
          </w:p>
        </w:tc>
        <w:tc>
          <w:tcPr>
            <w:tcW w:w="4961" w:type="dxa"/>
          </w:tcPr>
          <w:p w:rsidR="00B020E5" w:rsidRPr="00D225A4" w:rsidRDefault="00B020E5" w:rsidP="00962290">
            <w:r w:rsidRPr="00D225A4">
              <w:t>Тема 1.4. Досуг и развлечения в семье. Семейные путешествия.</w:t>
            </w:r>
          </w:p>
          <w:p w:rsidR="00B020E5" w:rsidRPr="009C119A" w:rsidRDefault="00B020E5" w:rsidP="00962290">
            <w:r w:rsidRPr="00D225A4">
              <w:t xml:space="preserve">Местоимения. Наречия.неопределённого времени. </w:t>
            </w:r>
            <w:r w:rsidRPr="00E4441E">
              <w:rPr>
                <w:bCs/>
              </w:rPr>
              <w:t>Оборот</w:t>
            </w:r>
            <w:r w:rsidRPr="00E4441E">
              <w:rPr>
                <w:bCs/>
                <w:lang w:val="en-US"/>
              </w:rPr>
              <w:t>tobegoingto</w:t>
            </w:r>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right="-45"/>
              <w:jc w:val="center"/>
            </w:pPr>
            <w:r>
              <w:t>5.</w:t>
            </w:r>
          </w:p>
        </w:tc>
        <w:tc>
          <w:tcPr>
            <w:tcW w:w="4961" w:type="dxa"/>
          </w:tcPr>
          <w:p w:rsidR="00B020E5" w:rsidRPr="00D225A4" w:rsidRDefault="00B020E5" w:rsidP="00962290">
            <w:r w:rsidRPr="00D225A4">
              <w:t>Тема 1.5. Покупки</w:t>
            </w:r>
          </w:p>
          <w:p w:rsidR="00B020E5" w:rsidRPr="00D225A4" w:rsidRDefault="00B020E5" w:rsidP="00962290">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right="-45"/>
              <w:jc w:val="center"/>
            </w:pPr>
            <w:r>
              <w:t>6.</w:t>
            </w:r>
          </w:p>
        </w:tc>
        <w:tc>
          <w:tcPr>
            <w:tcW w:w="4961" w:type="dxa"/>
          </w:tcPr>
          <w:p w:rsidR="00B020E5" w:rsidRPr="00D225A4" w:rsidRDefault="00B020E5" w:rsidP="00962290">
            <w:r w:rsidRPr="00D225A4">
              <w:t>Тема 1.6. Город, в</w:t>
            </w:r>
          </w:p>
          <w:p w:rsidR="00B020E5" w:rsidRPr="00D225A4" w:rsidRDefault="00B020E5" w:rsidP="00962290">
            <w:r w:rsidRPr="00D225A4">
              <w:t>котором я живу и учусь</w:t>
            </w:r>
          </w:p>
          <w:p w:rsidR="00B020E5" w:rsidRPr="00D225A4"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c>
          <w:tcPr>
            <w:tcW w:w="431" w:type="dxa"/>
          </w:tcPr>
          <w:p w:rsidR="00B020E5" w:rsidRPr="00D225A4" w:rsidRDefault="00B020E5" w:rsidP="00E4441E">
            <w:pPr>
              <w:ind w:left="147" w:right="-45"/>
            </w:pPr>
            <w:r>
              <w:t xml:space="preserve">7. </w:t>
            </w:r>
          </w:p>
        </w:tc>
        <w:tc>
          <w:tcPr>
            <w:tcW w:w="4961" w:type="dxa"/>
          </w:tcPr>
          <w:p w:rsidR="00B020E5" w:rsidRPr="00D225A4" w:rsidRDefault="00B020E5" w:rsidP="00962290">
            <w:r w:rsidRPr="00D225A4">
              <w:t>Тема 2.1 Высшее образование в России и за рубежом.</w:t>
            </w:r>
          </w:p>
          <w:p w:rsidR="00B020E5" w:rsidRPr="00E4441E" w:rsidRDefault="00B020E5" w:rsidP="00962290">
            <w:pPr>
              <w:rPr>
                <w:b/>
                <w:u w:val="single"/>
              </w:rPr>
            </w:pPr>
            <w:r w:rsidRPr="00E4441E">
              <w:rPr>
                <w:bCs/>
              </w:rPr>
              <w:t>Глаголы</w:t>
            </w:r>
            <w:r w:rsidRPr="00E4441E">
              <w:rPr>
                <w:bCs/>
                <w:lang w:val="en-US"/>
              </w:rPr>
              <w:t xml:space="preserve">tospeak, totalk, tosay, totell. </w:t>
            </w:r>
            <w:r w:rsidRPr="00D225A4">
              <w:t>Оборот</w:t>
            </w:r>
            <w:r w:rsidRPr="00E4441E">
              <w:rPr>
                <w:lang w:val="en-US"/>
              </w:rPr>
              <w:t xml:space="preserve">thereis (thereare). </w:t>
            </w:r>
            <w:r w:rsidRPr="00D225A4">
              <w:t xml:space="preserve">Модальный глагол </w:t>
            </w:r>
            <w:r w:rsidRPr="00E4441E">
              <w:rPr>
                <w:lang w:val="en-US"/>
              </w:rPr>
              <w:t>can</w:t>
            </w:r>
            <w:r w:rsidRPr="00D225A4">
              <w:t xml:space="preserve"> и оборот </w:t>
            </w:r>
            <w:r w:rsidRPr="00E4441E">
              <w:rPr>
                <w:lang w:val="en-US"/>
              </w:rPr>
              <w:t>tobeableto</w:t>
            </w:r>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r w:rsidRPr="00E4441E">
              <w:rPr>
                <w:bCs/>
                <w:color w:val="000000"/>
                <w:lang w:val="en-GB"/>
              </w:rPr>
              <w:t>EducationinGreatBritain</w:t>
            </w:r>
            <w:r w:rsidRPr="00E4441E">
              <w:rPr>
                <w:bCs/>
                <w:color w:val="000000"/>
              </w:rPr>
              <w:t xml:space="preserve">: </w:t>
            </w:r>
            <w:r w:rsidRPr="00E4441E">
              <w:rPr>
                <w:bCs/>
                <w:color w:val="000000"/>
                <w:lang w:val="en-GB"/>
              </w:rPr>
              <w:t>HigherEducation</w:t>
            </w:r>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962290">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962290">
            <w:pPr>
              <w:pStyle w:val="FootnoteText"/>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962290">
            <w:pPr>
              <w:pStyle w:val="FootnoteText"/>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3.</w:t>
            </w:r>
            <w:r w:rsidRPr="00E4441E">
              <w:rPr>
                <w:b/>
                <w:bCs/>
              </w:rPr>
              <w:t>Социально-культурнаясфера (Я и мир.Я и моя  страна)</w:t>
            </w:r>
          </w:p>
        </w:tc>
      </w:tr>
      <w:tr w:rsidR="00B020E5" w:rsidRPr="00D225A4" w:rsidTr="00E4441E">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962290">
            <w:pPr>
              <w:pStyle w:val="FootnoteText"/>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962290">
            <w:pPr>
              <w:pStyle w:val="FootnoteText"/>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962290">
            <w:pPr>
              <w:pStyle w:val="FootnoteText"/>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962290">
            <w:pPr>
              <w:pStyle w:val="FootnoteText"/>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962290">
            <w:pPr>
              <w:pStyle w:val="FootnoteText"/>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962290">
            <w:pPr>
              <w:rPr>
                <w:b/>
                <w:bCs/>
                <w:u w:val="single"/>
              </w:rPr>
            </w:pPr>
            <w:r w:rsidRPr="00D225A4">
              <w:t>Тема 4.1. Проблемы трудоустройства.</w:t>
            </w:r>
          </w:p>
        </w:tc>
        <w:tc>
          <w:tcPr>
            <w:tcW w:w="4819" w:type="dxa"/>
          </w:tcPr>
          <w:p w:rsidR="00B020E5" w:rsidRPr="00E4441E" w:rsidRDefault="00B020E5" w:rsidP="00962290">
            <w:pPr>
              <w:pStyle w:val="FootnoteText"/>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962290">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962290">
            <w:pPr>
              <w:pStyle w:val="FootnoteText"/>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962290">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962290">
            <w:pPr>
              <w:pStyle w:val="FootnoteText"/>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962290">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962290">
            <w:pPr>
              <w:pStyle w:val="FootnoteText"/>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962290">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962290">
            <w:pPr>
              <w:pStyle w:val="FootnoteText"/>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Pr="00773DBC" w:rsidRDefault="00B020E5" w:rsidP="00622E0D">
      <w:pPr>
        <w:jc w:val="center"/>
      </w:pPr>
    </w:p>
    <w:p w:rsidR="00B020E5" w:rsidRPr="00773DBC" w:rsidRDefault="00B020E5" w:rsidP="006B2153">
      <w:pPr>
        <w:pStyle w:val="ListParagraph"/>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020E5" w:rsidRPr="00773DBC" w:rsidRDefault="00B020E5" w:rsidP="00FB3C9C">
      <w:pPr>
        <w:pStyle w:val="ListParagraph"/>
        <w:rPr>
          <w:b/>
          <w:i/>
        </w:rPr>
      </w:pPr>
    </w:p>
    <w:p w:rsidR="00B020E5" w:rsidRPr="00824571" w:rsidRDefault="00B020E5" w:rsidP="00195B91">
      <w:pPr>
        <w:tabs>
          <w:tab w:val="left" w:pos="0"/>
          <w:tab w:val="left" w:pos="426"/>
        </w:tabs>
        <w:jc w:val="both"/>
        <w:rPr>
          <w:iCs/>
        </w:rPr>
      </w:pPr>
      <w:r w:rsidRPr="00824571">
        <w:rPr>
          <w:iCs/>
        </w:rPr>
        <w:t>1.</w:t>
      </w:r>
      <w:r w:rsidRPr="00824571">
        <w:rPr>
          <w:iCs/>
        </w:rPr>
        <w:tab/>
        <w:t>Управление человеческим капиталом. Англо-русский словарь = ManagementofHumanCapital. English-RussianDictionary : учебное пособие / Н. Г. Милорадова, М. Г. Леонтьев, Ф. Р. Музипова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2.</w:t>
      </w:r>
      <w:r w:rsidRPr="00824571">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B020E5" w:rsidRPr="00824571" w:rsidRDefault="00B020E5" w:rsidP="00195B91">
      <w:pPr>
        <w:tabs>
          <w:tab w:val="left" w:pos="0"/>
          <w:tab w:val="left" w:pos="426"/>
        </w:tabs>
        <w:jc w:val="both"/>
        <w:rPr>
          <w:iCs/>
        </w:rPr>
      </w:pPr>
      <w:r w:rsidRPr="00824571">
        <w:rPr>
          <w:iCs/>
        </w:rPr>
        <w:t>3.</w:t>
      </w:r>
      <w:r w:rsidRPr="00824571">
        <w:rPr>
          <w:iCs/>
        </w:rPr>
        <w:tab/>
        <w:t>Прозоровский, С. А. EnglishforMarketingManagers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4.</w:t>
      </w:r>
      <w:r w:rsidRPr="00824571">
        <w:rPr>
          <w:iCs/>
        </w:rPr>
        <w:tab/>
        <w:t xml:space="preserve"> Федоров, В. А. EconomicsandManagementintheModernWorld : учебное пособие / В. А. Федоров, О. Г. Нехаева,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 xml:space="preserve">5. </w:t>
      </w:r>
      <w:r w:rsidRPr="00824571">
        <w:rPr>
          <w:iCs/>
        </w:rPr>
        <w:tab/>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6.</w:t>
      </w:r>
      <w:r w:rsidRPr="00824571">
        <w:rPr>
          <w:iCs/>
        </w:rPr>
        <w:tab/>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7.</w:t>
      </w:r>
      <w:r w:rsidRPr="00824571">
        <w:rPr>
          <w:iCs/>
        </w:rPr>
        <w:tab/>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8.</w:t>
      </w:r>
      <w:r w:rsidRPr="00824571">
        <w:rPr>
          <w:iCs/>
        </w:rPr>
        <w:tab/>
        <w:t>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B020E5" w:rsidRPr="00824571" w:rsidRDefault="00B020E5" w:rsidP="00195B91">
      <w:pPr>
        <w:tabs>
          <w:tab w:val="left" w:pos="0"/>
          <w:tab w:val="left" w:pos="426"/>
        </w:tabs>
        <w:jc w:val="both"/>
        <w:rPr>
          <w:iCs/>
        </w:rPr>
      </w:pPr>
      <w:r w:rsidRPr="00824571">
        <w:rPr>
          <w:iCs/>
        </w:rPr>
        <w:t>9.</w:t>
      </w:r>
      <w:r w:rsidRPr="00824571">
        <w:rPr>
          <w:iCs/>
        </w:rPr>
        <w:tab/>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B020E5" w:rsidRDefault="00B020E5" w:rsidP="00195B91">
      <w:pPr>
        <w:tabs>
          <w:tab w:val="left" w:pos="0"/>
          <w:tab w:val="left" w:pos="426"/>
        </w:tabs>
        <w:jc w:val="both"/>
        <w:rPr>
          <w:iCs/>
        </w:rPr>
      </w:pPr>
      <w:r w:rsidRPr="00824571">
        <w:rPr>
          <w:iCs/>
        </w:rPr>
        <w:t>10.</w:t>
      </w:r>
      <w:r w:rsidRPr="00824571">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B020E5" w:rsidRPr="00824571" w:rsidRDefault="00B020E5" w:rsidP="00824571">
      <w:pPr>
        <w:tabs>
          <w:tab w:val="left" w:pos="0"/>
          <w:tab w:val="left" w:pos="426"/>
        </w:tabs>
        <w:rPr>
          <w:iCs/>
        </w:rPr>
      </w:pPr>
    </w:p>
    <w:p w:rsidR="00B020E5" w:rsidRDefault="00B020E5" w:rsidP="006B2153">
      <w:pPr>
        <w:pStyle w:val="ListParagraph"/>
        <w:numPr>
          <w:ilvl w:val="0"/>
          <w:numId w:val="3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B020E5" w:rsidRDefault="00B020E5" w:rsidP="00FB3C9C">
      <w:pPr>
        <w:pStyle w:val="ListParagraph"/>
        <w:jc w:val="both"/>
        <w:rPr>
          <w:b/>
          <w:i/>
        </w:rPr>
      </w:pPr>
    </w:p>
    <w:p w:rsidR="00B020E5" w:rsidRPr="00DC11F5" w:rsidRDefault="00B020E5" w:rsidP="00195B91">
      <w:pPr>
        <w:ind w:left="720"/>
        <w:jc w:val="both"/>
      </w:pPr>
      <w:r w:rsidRPr="00DC11F5">
        <w:t>Предусмотрены  следующие виды контроля качества освоения конкретной дисциплины:</w:t>
      </w:r>
    </w:p>
    <w:p w:rsidR="00B020E5" w:rsidRPr="00DC11F5" w:rsidRDefault="00B020E5" w:rsidP="00195B91">
      <w:pPr>
        <w:ind w:left="720"/>
        <w:jc w:val="both"/>
      </w:pPr>
      <w:r w:rsidRPr="00DC11F5">
        <w:t>- текущий контроль успеваемости</w:t>
      </w:r>
    </w:p>
    <w:p w:rsidR="00B020E5" w:rsidRPr="00DC11F5" w:rsidRDefault="00B020E5" w:rsidP="00195B91">
      <w:pPr>
        <w:ind w:left="720"/>
        <w:jc w:val="both"/>
      </w:pPr>
      <w:r w:rsidRPr="00DC11F5">
        <w:t>- промежуточная аттестация обучающихся по дисциплине</w:t>
      </w:r>
    </w:p>
    <w:p w:rsidR="00B020E5" w:rsidRPr="00DC11F5" w:rsidRDefault="00B020E5" w:rsidP="00195B91">
      <w:pPr>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20E5" w:rsidRPr="00DC11F5" w:rsidRDefault="00B020E5" w:rsidP="00195B91">
      <w:pPr>
        <w:jc w:val="both"/>
      </w:pPr>
      <w:r w:rsidRPr="00DC11F5">
        <w:tab/>
        <w:t>Текущий контроль успеваемости обеспечивает оценивание хода освоения дисциплины в процессе обучения.</w:t>
      </w:r>
    </w:p>
    <w:p w:rsidR="00B020E5" w:rsidRDefault="00B020E5" w:rsidP="00FB3C9C">
      <w:pPr>
        <w:pStyle w:val="ListParagraph"/>
        <w:jc w:val="both"/>
        <w:rPr>
          <w:i/>
        </w:rPr>
      </w:pPr>
    </w:p>
    <w:p w:rsidR="00B020E5" w:rsidRPr="00136F4A" w:rsidRDefault="00B020E5"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552"/>
        <w:gridCol w:w="1842"/>
        <w:gridCol w:w="4962"/>
      </w:tblGrid>
      <w:tr w:rsidR="00B020E5" w:rsidRPr="00256FD5" w:rsidTr="00E4441E">
        <w:tc>
          <w:tcPr>
            <w:tcW w:w="464" w:type="dxa"/>
          </w:tcPr>
          <w:p w:rsidR="00B020E5" w:rsidRPr="00E4441E" w:rsidRDefault="00B020E5" w:rsidP="00E4441E">
            <w:pPr>
              <w:pStyle w:val="ListParagraph"/>
              <w:ind w:left="0"/>
              <w:jc w:val="center"/>
              <w:rPr>
                <w:b/>
              </w:rPr>
            </w:pPr>
            <w:r w:rsidRPr="00E4441E">
              <w:rPr>
                <w:b/>
              </w:rPr>
              <w:t>№ п/п</w:t>
            </w:r>
          </w:p>
        </w:tc>
        <w:tc>
          <w:tcPr>
            <w:tcW w:w="2552" w:type="dxa"/>
          </w:tcPr>
          <w:p w:rsidR="00B020E5" w:rsidRPr="00E4441E" w:rsidRDefault="00B020E5" w:rsidP="00E4441E">
            <w:pPr>
              <w:pStyle w:val="ListParagraph"/>
              <w:ind w:left="0"/>
              <w:jc w:val="center"/>
              <w:rPr>
                <w:b/>
              </w:rPr>
            </w:pPr>
            <w:r w:rsidRPr="00E4441E">
              <w:rPr>
                <w:b/>
              </w:rPr>
              <w:t>Контролируемые разделы (темы)</w:t>
            </w:r>
          </w:p>
        </w:tc>
        <w:tc>
          <w:tcPr>
            <w:tcW w:w="1842" w:type="dxa"/>
          </w:tcPr>
          <w:p w:rsidR="00B020E5" w:rsidRPr="00E4441E" w:rsidRDefault="00B020E5" w:rsidP="00E4441E">
            <w:pPr>
              <w:pStyle w:val="ListParagraph"/>
              <w:ind w:left="0"/>
              <w:jc w:val="center"/>
              <w:rPr>
                <w:b/>
              </w:rPr>
            </w:pPr>
            <w:r w:rsidRPr="00E4441E">
              <w:rPr>
                <w:b/>
              </w:rPr>
              <w:t>Код контролируемой компетенции</w:t>
            </w:r>
          </w:p>
        </w:tc>
        <w:tc>
          <w:tcPr>
            <w:tcW w:w="4962" w:type="dxa"/>
          </w:tcPr>
          <w:p w:rsidR="00B020E5" w:rsidRPr="00E4441E" w:rsidRDefault="00B020E5" w:rsidP="00E4441E">
            <w:pPr>
              <w:pStyle w:val="ListParagraph"/>
              <w:ind w:left="0"/>
              <w:rPr>
                <w:b/>
              </w:rPr>
            </w:pPr>
            <w:r w:rsidRPr="00E4441E">
              <w:rPr>
                <w:b/>
              </w:rPr>
              <w:t xml:space="preserve"> Наименование оценочного средства</w:t>
            </w:r>
          </w:p>
        </w:tc>
      </w:tr>
      <w:tr w:rsidR="00B020E5" w:rsidRPr="00256FD5" w:rsidTr="00E4441E">
        <w:tc>
          <w:tcPr>
            <w:tcW w:w="464" w:type="dxa"/>
          </w:tcPr>
          <w:p w:rsidR="00B020E5" w:rsidRPr="00256FD5" w:rsidRDefault="00B020E5" w:rsidP="00E4441E">
            <w:pPr>
              <w:pStyle w:val="ListParagraph"/>
              <w:numPr>
                <w:ilvl w:val="0"/>
                <w:numId w:val="11"/>
              </w:numPr>
              <w:ind w:right="305"/>
            </w:pPr>
          </w:p>
        </w:tc>
        <w:tc>
          <w:tcPr>
            <w:tcW w:w="2552" w:type="dxa"/>
          </w:tcPr>
          <w:p w:rsidR="00B020E5" w:rsidRPr="00E4441E" w:rsidRDefault="00B020E5" w:rsidP="00926494">
            <w:pPr>
              <w:rPr>
                <w:color w:val="000000"/>
                <w:spacing w:val="2"/>
              </w:rPr>
            </w:pPr>
            <w:r w:rsidRPr="00E4441E">
              <w:rPr>
                <w:color w:val="000000"/>
              </w:rPr>
              <w:t>Бытовая сфера общения. (Я и моя семья, мои друзья.)</w:t>
            </w:r>
          </w:p>
        </w:tc>
        <w:tc>
          <w:tcPr>
            <w:tcW w:w="1842" w:type="dxa"/>
          </w:tcPr>
          <w:p w:rsidR="00B020E5" w:rsidRPr="00256FD5" w:rsidRDefault="00B020E5" w:rsidP="00E4441E">
            <w:pPr>
              <w:pStyle w:val="ListParagraph"/>
              <w:ind w:left="0"/>
              <w:jc w:val="center"/>
            </w:pPr>
            <w:r>
              <w:t>УК-4</w:t>
            </w:r>
          </w:p>
        </w:tc>
        <w:tc>
          <w:tcPr>
            <w:tcW w:w="4962" w:type="dxa"/>
          </w:tcPr>
          <w:p w:rsidR="00B020E5" w:rsidRPr="00256FD5" w:rsidRDefault="00B020E5" w:rsidP="00E4441E">
            <w:pPr>
              <w:pStyle w:val="ListParagraph"/>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B020E5" w:rsidRPr="00256FD5" w:rsidTr="00E4441E">
        <w:tc>
          <w:tcPr>
            <w:tcW w:w="464" w:type="dxa"/>
          </w:tcPr>
          <w:p w:rsidR="00B020E5" w:rsidRPr="00256FD5" w:rsidRDefault="00B020E5" w:rsidP="00E4441E">
            <w:pPr>
              <w:pStyle w:val="ListParagraph"/>
              <w:numPr>
                <w:ilvl w:val="0"/>
                <w:numId w:val="11"/>
              </w:numPr>
              <w:ind w:right="305"/>
            </w:pPr>
          </w:p>
        </w:tc>
        <w:tc>
          <w:tcPr>
            <w:tcW w:w="2552" w:type="dxa"/>
          </w:tcPr>
          <w:p w:rsidR="00B020E5" w:rsidRPr="00256FD5" w:rsidRDefault="00B020E5" w:rsidP="00E4441E">
            <w:pPr>
              <w:jc w:val="both"/>
            </w:pPr>
            <w:r w:rsidRPr="00256FD5">
              <w:t xml:space="preserve">Учебно-познавательная сфера общения. (Я и мое образование)  </w:t>
            </w:r>
          </w:p>
        </w:tc>
        <w:tc>
          <w:tcPr>
            <w:tcW w:w="1842" w:type="dxa"/>
          </w:tcPr>
          <w:p w:rsidR="00B020E5" w:rsidRPr="00256FD5" w:rsidRDefault="00B020E5" w:rsidP="00E4441E">
            <w:pPr>
              <w:pStyle w:val="ListParagraph"/>
              <w:ind w:left="0"/>
              <w:jc w:val="center"/>
            </w:pPr>
            <w:r>
              <w:t>УК-4</w:t>
            </w:r>
          </w:p>
        </w:tc>
        <w:tc>
          <w:tcPr>
            <w:tcW w:w="4962" w:type="dxa"/>
          </w:tcPr>
          <w:p w:rsidR="00B020E5" w:rsidRPr="00256FD5" w:rsidRDefault="00B020E5" w:rsidP="00E4441E">
            <w:pPr>
              <w:pStyle w:val="ListParagraph"/>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B020E5" w:rsidRPr="00256FD5" w:rsidTr="00E4441E">
        <w:tc>
          <w:tcPr>
            <w:tcW w:w="464" w:type="dxa"/>
          </w:tcPr>
          <w:p w:rsidR="00B020E5" w:rsidRPr="00256FD5" w:rsidRDefault="00B020E5" w:rsidP="00E4441E">
            <w:pPr>
              <w:pStyle w:val="ListParagraph"/>
              <w:numPr>
                <w:ilvl w:val="0"/>
                <w:numId w:val="11"/>
              </w:numPr>
              <w:ind w:right="305"/>
            </w:pPr>
          </w:p>
        </w:tc>
        <w:tc>
          <w:tcPr>
            <w:tcW w:w="2552" w:type="dxa"/>
          </w:tcPr>
          <w:p w:rsidR="00B020E5" w:rsidRPr="00256FD5" w:rsidRDefault="00B020E5" w:rsidP="00926494">
            <w:r w:rsidRPr="00256FD5">
              <w:t xml:space="preserve">Социально-культурная сфера  (Я и мир.Я и моя страна.) </w:t>
            </w:r>
          </w:p>
        </w:tc>
        <w:tc>
          <w:tcPr>
            <w:tcW w:w="1842" w:type="dxa"/>
          </w:tcPr>
          <w:p w:rsidR="00B020E5" w:rsidRPr="00256FD5" w:rsidRDefault="00B020E5" w:rsidP="00E4441E">
            <w:pPr>
              <w:pStyle w:val="ListParagraph"/>
              <w:ind w:left="0"/>
              <w:jc w:val="center"/>
            </w:pPr>
            <w:r>
              <w:t>УК-4</w:t>
            </w:r>
          </w:p>
        </w:tc>
        <w:tc>
          <w:tcPr>
            <w:tcW w:w="4962" w:type="dxa"/>
          </w:tcPr>
          <w:p w:rsidR="00B020E5" w:rsidRPr="00256FD5" w:rsidRDefault="00B020E5" w:rsidP="00E4441E">
            <w:pPr>
              <w:pStyle w:val="ListParagraph"/>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B020E5" w:rsidRPr="00256FD5" w:rsidTr="00E4441E">
        <w:tc>
          <w:tcPr>
            <w:tcW w:w="464" w:type="dxa"/>
          </w:tcPr>
          <w:p w:rsidR="00B020E5" w:rsidRPr="00256FD5" w:rsidRDefault="00B020E5" w:rsidP="00E4441E">
            <w:pPr>
              <w:pStyle w:val="ListParagraph"/>
              <w:numPr>
                <w:ilvl w:val="0"/>
                <w:numId w:val="11"/>
              </w:numPr>
              <w:ind w:right="305"/>
            </w:pPr>
          </w:p>
        </w:tc>
        <w:tc>
          <w:tcPr>
            <w:tcW w:w="2552" w:type="dxa"/>
          </w:tcPr>
          <w:p w:rsidR="00B020E5" w:rsidRPr="00256FD5" w:rsidRDefault="00B020E5" w:rsidP="00926494">
            <w:r w:rsidRPr="00256FD5">
              <w:t xml:space="preserve">Профессиональная сфера общения (Я и моя будущая профессия) </w:t>
            </w:r>
          </w:p>
        </w:tc>
        <w:tc>
          <w:tcPr>
            <w:tcW w:w="1842" w:type="dxa"/>
          </w:tcPr>
          <w:p w:rsidR="00B020E5" w:rsidRPr="00256FD5" w:rsidRDefault="00B020E5" w:rsidP="00E4441E">
            <w:pPr>
              <w:pStyle w:val="ListParagraph"/>
              <w:ind w:left="0"/>
              <w:jc w:val="center"/>
            </w:pPr>
            <w:r>
              <w:t>УК-4</w:t>
            </w:r>
          </w:p>
        </w:tc>
        <w:tc>
          <w:tcPr>
            <w:tcW w:w="4962" w:type="dxa"/>
          </w:tcPr>
          <w:p w:rsidR="00B020E5" w:rsidRPr="00256FD5" w:rsidRDefault="00B020E5" w:rsidP="00E4441E">
            <w:pPr>
              <w:pStyle w:val="ListParagraph"/>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B020E5" w:rsidRDefault="00B020E5" w:rsidP="00FB3C9C">
      <w:pPr>
        <w:pStyle w:val="ListParagraph"/>
        <w:ind w:left="1359"/>
        <w:jc w:val="both"/>
        <w:rPr>
          <w:i/>
        </w:rPr>
      </w:pPr>
    </w:p>
    <w:p w:rsidR="00B020E5" w:rsidRPr="00EA5D93" w:rsidRDefault="00B020E5"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20E5" w:rsidRPr="00EA5D93" w:rsidRDefault="00B020E5" w:rsidP="00FB3C9C">
      <w:pPr>
        <w:pStyle w:val="ListParagraph"/>
        <w:jc w:val="both"/>
        <w:rPr>
          <w:b/>
        </w:rPr>
      </w:pPr>
    </w:p>
    <w:p w:rsidR="00B020E5" w:rsidRPr="00A5205F" w:rsidRDefault="00B020E5" w:rsidP="00FB3C9C">
      <w:pPr>
        <w:tabs>
          <w:tab w:val="left" w:pos="1129"/>
        </w:tabs>
        <w:ind w:left="710"/>
        <w:jc w:val="center"/>
        <w:rPr>
          <w:b/>
        </w:rPr>
      </w:pPr>
      <w:r w:rsidRPr="00A5205F">
        <w:rPr>
          <w:b/>
        </w:rPr>
        <w:t>Вопросы для самопроверки по грамматике английского языка</w:t>
      </w:r>
    </w:p>
    <w:p w:rsidR="00B020E5" w:rsidRPr="00A5205F" w:rsidRDefault="00B020E5" w:rsidP="00FB3C9C">
      <w:pPr>
        <w:tabs>
          <w:tab w:val="left" w:pos="1129"/>
        </w:tabs>
        <w:ind w:left="710"/>
        <w:jc w:val="center"/>
        <w:rPr>
          <w:b/>
        </w:rPr>
      </w:pPr>
      <w:r w:rsidRPr="00A5205F">
        <w:rPr>
          <w:b/>
        </w:rPr>
        <w:t>Раздел 1.</w:t>
      </w:r>
    </w:p>
    <w:p w:rsidR="00B020E5" w:rsidRPr="00A5205F" w:rsidRDefault="00B020E5" w:rsidP="00FB3C9C">
      <w:pPr>
        <w:tabs>
          <w:tab w:val="left" w:pos="1129"/>
        </w:tabs>
        <w:ind w:left="71"/>
        <w:jc w:val="both"/>
      </w:pPr>
    </w:p>
    <w:p w:rsidR="00B020E5" w:rsidRPr="00A5205F" w:rsidRDefault="00B020E5" w:rsidP="004D3BCC">
      <w:pPr>
        <w:widowControl/>
        <w:numPr>
          <w:ilvl w:val="0"/>
          <w:numId w:val="6"/>
        </w:numPr>
        <w:tabs>
          <w:tab w:val="left" w:pos="1129"/>
        </w:tabs>
        <w:autoSpaceDE/>
        <w:autoSpaceDN/>
        <w:adjustRightInd/>
        <w:jc w:val="both"/>
      </w:pPr>
      <w:r w:rsidRPr="00A5205F">
        <w:t>Какой порядок слов в английском предложении?</w:t>
      </w:r>
    </w:p>
    <w:p w:rsidR="00B020E5" w:rsidRPr="00A5205F" w:rsidRDefault="00B020E5" w:rsidP="004D3BCC">
      <w:pPr>
        <w:widowControl/>
        <w:numPr>
          <w:ilvl w:val="0"/>
          <w:numId w:val="6"/>
        </w:numPr>
        <w:tabs>
          <w:tab w:val="left" w:pos="1129"/>
        </w:tabs>
        <w:autoSpaceDE/>
        <w:autoSpaceDN/>
        <w:adjustRightInd/>
        <w:jc w:val="both"/>
      </w:pPr>
      <w:r w:rsidRPr="00A5205F">
        <w:t>Какие типы вопросов вы знаете?</w:t>
      </w:r>
    </w:p>
    <w:p w:rsidR="00B020E5" w:rsidRPr="00583D15" w:rsidRDefault="00B020E5" w:rsidP="004D3BCC">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r w:rsidRPr="00A5205F">
        <w:rPr>
          <w:lang w:val="en-US"/>
        </w:rPr>
        <w:t>FutureIndefinite</w:t>
      </w:r>
      <w:r w:rsidRPr="00583D15">
        <w:t xml:space="preserve"> (</w:t>
      </w:r>
      <w:r w:rsidRPr="00A5205F">
        <w:rPr>
          <w:lang w:val="en-US"/>
        </w:rPr>
        <w:t>Simple</w:t>
      </w:r>
      <w:r w:rsidRPr="00583D15">
        <w:t>)</w:t>
      </w:r>
      <w:r w:rsidRPr="00A5205F">
        <w:t>?</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B020E5" w:rsidRPr="00A5205F" w:rsidRDefault="00B020E5" w:rsidP="004D3BCC">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B020E5" w:rsidRPr="00A5205F" w:rsidRDefault="00B020E5" w:rsidP="004D3BCC">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Назовите десятки до 100.</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B020E5" w:rsidRPr="00A5205F" w:rsidRDefault="00B020E5" w:rsidP="004D3BCC">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2.</w:t>
      </w:r>
    </w:p>
    <w:p w:rsidR="00B020E5" w:rsidRPr="00A5205F" w:rsidRDefault="00B020E5" w:rsidP="00FB3C9C">
      <w:pPr>
        <w:tabs>
          <w:tab w:val="left" w:pos="1129"/>
        </w:tabs>
        <w:jc w:val="both"/>
      </w:pPr>
    </w:p>
    <w:p w:rsidR="00B020E5" w:rsidRPr="00A5205F" w:rsidRDefault="00B020E5" w:rsidP="004D3BCC">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B020E5" w:rsidRPr="00A5205F" w:rsidRDefault="00B020E5" w:rsidP="004D3BCC">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B020E5" w:rsidRPr="00A5205F" w:rsidRDefault="00B020E5" w:rsidP="004D3BCC">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B020E5" w:rsidRPr="00A5205F" w:rsidRDefault="00B020E5" w:rsidP="004D3BCC">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B020E5" w:rsidRPr="00A5205F" w:rsidRDefault="00B020E5" w:rsidP="004D3BCC">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3 - 4.</w:t>
      </w:r>
    </w:p>
    <w:p w:rsidR="00B020E5" w:rsidRPr="00A5205F" w:rsidRDefault="00B020E5" w:rsidP="00FB3C9C">
      <w:pPr>
        <w:tabs>
          <w:tab w:val="left" w:pos="1129"/>
        </w:tabs>
        <w:jc w:val="both"/>
      </w:pPr>
    </w:p>
    <w:p w:rsidR="00B020E5" w:rsidRPr="00A5205F" w:rsidRDefault="00B020E5" w:rsidP="004D3BCC">
      <w:pPr>
        <w:pStyle w:val="BodyText2"/>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B020E5" w:rsidRPr="00A5205F" w:rsidRDefault="00B020E5" w:rsidP="004D3BCC">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B020E5" w:rsidRPr="00A5205F" w:rsidRDefault="00B020E5" w:rsidP="004D3BCC">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B020E5" w:rsidRPr="00A5205F" w:rsidRDefault="00B020E5" w:rsidP="004D3BCC">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B020E5" w:rsidRPr="00A5205F" w:rsidRDefault="00B020E5" w:rsidP="004D3BCC">
      <w:pPr>
        <w:widowControl/>
        <w:numPr>
          <w:ilvl w:val="0"/>
          <w:numId w:val="8"/>
        </w:numPr>
        <w:tabs>
          <w:tab w:val="left" w:pos="1129"/>
        </w:tabs>
        <w:autoSpaceDE/>
        <w:autoSpaceDN/>
        <w:adjustRightInd/>
        <w:jc w:val="both"/>
      </w:pPr>
      <w:r w:rsidRPr="00A5205F">
        <w:t>Что такое герундий и как он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Какие черты характерны для герундия?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B020E5" w:rsidRPr="00A5205F" w:rsidRDefault="00B020E5" w:rsidP="00FB3C9C">
      <w:pPr>
        <w:tabs>
          <w:tab w:val="left" w:pos="1129"/>
        </w:tabs>
        <w:jc w:val="both"/>
      </w:pPr>
    </w:p>
    <w:p w:rsidR="00B020E5" w:rsidRPr="00A5205F" w:rsidRDefault="00B020E5" w:rsidP="00FB3C9C">
      <w:pPr>
        <w:tabs>
          <w:tab w:val="left" w:pos="1129"/>
        </w:tabs>
        <w:jc w:val="both"/>
        <w:rPr>
          <w:b/>
        </w:rPr>
      </w:pPr>
      <w:r w:rsidRPr="00A5205F">
        <w:rPr>
          <w:b/>
        </w:rPr>
        <w:t>Примерный список тем для устных сообщений.</w:t>
      </w:r>
    </w:p>
    <w:p w:rsidR="00B020E5" w:rsidRPr="00A5205F" w:rsidRDefault="00B020E5" w:rsidP="004D3BCC">
      <w:pPr>
        <w:pStyle w:val="BodyText2"/>
        <w:widowControl/>
        <w:numPr>
          <w:ilvl w:val="0"/>
          <w:numId w:val="9"/>
        </w:numPr>
        <w:tabs>
          <w:tab w:val="left" w:pos="1129"/>
        </w:tabs>
        <w:spacing w:after="0" w:line="240" w:lineRule="auto"/>
      </w:pPr>
      <w:r w:rsidRPr="00A5205F">
        <w:t>Моя визитная карточка.</w:t>
      </w:r>
    </w:p>
    <w:p w:rsidR="00B020E5" w:rsidRPr="006601D6" w:rsidRDefault="00B020E5" w:rsidP="004D3BCC">
      <w:pPr>
        <w:widowControl/>
        <w:numPr>
          <w:ilvl w:val="0"/>
          <w:numId w:val="9"/>
        </w:numPr>
        <w:tabs>
          <w:tab w:val="left" w:pos="1129"/>
        </w:tabs>
        <w:autoSpaceDE/>
        <w:autoSpaceDN/>
        <w:adjustRightInd/>
        <w:jc w:val="both"/>
      </w:pPr>
      <w:r w:rsidRPr="00A5205F">
        <w:t>Моя семья.</w:t>
      </w:r>
    </w:p>
    <w:p w:rsidR="00B020E5" w:rsidRPr="006601D6" w:rsidRDefault="00B020E5" w:rsidP="004D3BCC">
      <w:pPr>
        <w:widowControl/>
        <w:numPr>
          <w:ilvl w:val="0"/>
          <w:numId w:val="9"/>
        </w:numPr>
        <w:tabs>
          <w:tab w:val="left" w:pos="1129"/>
        </w:tabs>
        <w:autoSpaceDE/>
        <w:autoSpaceDN/>
        <w:adjustRightInd/>
        <w:jc w:val="both"/>
      </w:pPr>
      <w:r w:rsidRPr="00A5205F">
        <w:t>Мой друг.</w:t>
      </w:r>
    </w:p>
    <w:p w:rsidR="00B020E5" w:rsidRPr="006601D6" w:rsidRDefault="00B020E5" w:rsidP="004D3BCC">
      <w:pPr>
        <w:widowControl/>
        <w:numPr>
          <w:ilvl w:val="0"/>
          <w:numId w:val="9"/>
        </w:numPr>
        <w:tabs>
          <w:tab w:val="left" w:pos="1129"/>
        </w:tabs>
        <w:autoSpaceDE/>
        <w:autoSpaceDN/>
        <w:adjustRightInd/>
        <w:jc w:val="both"/>
      </w:pPr>
      <w:r w:rsidRPr="00A5205F">
        <w:t>Мой дом.</w:t>
      </w:r>
    </w:p>
    <w:p w:rsidR="00B020E5" w:rsidRPr="006601D6" w:rsidRDefault="00B020E5" w:rsidP="004D3BCC">
      <w:pPr>
        <w:widowControl/>
        <w:numPr>
          <w:ilvl w:val="0"/>
          <w:numId w:val="9"/>
        </w:numPr>
        <w:tabs>
          <w:tab w:val="left" w:pos="1129"/>
        </w:tabs>
        <w:autoSpaceDE/>
        <w:autoSpaceDN/>
        <w:adjustRightInd/>
        <w:jc w:val="both"/>
      </w:pPr>
      <w:r w:rsidRPr="00A5205F">
        <w:t>Дом моей мечты.</w:t>
      </w:r>
    </w:p>
    <w:p w:rsidR="00B020E5" w:rsidRPr="00A5205F" w:rsidRDefault="00B020E5" w:rsidP="004D3BCC">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день.</w:t>
      </w:r>
    </w:p>
    <w:p w:rsidR="00B020E5" w:rsidRPr="00A5205F" w:rsidRDefault="00B020E5" w:rsidP="004D3BCC">
      <w:pPr>
        <w:widowControl/>
        <w:numPr>
          <w:ilvl w:val="0"/>
          <w:numId w:val="9"/>
        </w:numPr>
        <w:tabs>
          <w:tab w:val="left" w:pos="1129"/>
        </w:tabs>
        <w:autoSpaceDE/>
        <w:autoSpaceDN/>
        <w:adjustRightInd/>
        <w:jc w:val="both"/>
      </w:pPr>
      <w:r w:rsidRPr="00A5205F">
        <w:t>Как я провожу свободное время.</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хобби.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любимое время года.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Климат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Книги в нашей жизни. Моя любимая книга.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любимый писатель (поэт).</w:t>
      </w:r>
    </w:p>
    <w:p w:rsidR="00B020E5" w:rsidRPr="00A5205F" w:rsidRDefault="00B020E5" w:rsidP="004D3BCC">
      <w:pPr>
        <w:widowControl/>
        <w:numPr>
          <w:ilvl w:val="0"/>
          <w:numId w:val="9"/>
        </w:numPr>
        <w:tabs>
          <w:tab w:val="left" w:pos="1129"/>
        </w:tabs>
        <w:autoSpaceDE/>
        <w:autoSpaceDN/>
        <w:adjustRightInd/>
        <w:jc w:val="both"/>
      </w:pPr>
      <w:r w:rsidRPr="00A5205F">
        <w:t>Почему люди путешествуют? Места, где я побывал.</w:t>
      </w:r>
    </w:p>
    <w:p w:rsidR="00B020E5" w:rsidRPr="00A5205F" w:rsidRDefault="00B020E5" w:rsidP="004D3BCC">
      <w:pPr>
        <w:widowControl/>
        <w:numPr>
          <w:ilvl w:val="0"/>
          <w:numId w:val="9"/>
        </w:numPr>
        <w:tabs>
          <w:tab w:val="left" w:pos="1129"/>
        </w:tabs>
        <w:autoSpaceDE/>
        <w:autoSpaceDN/>
        <w:adjustRightInd/>
        <w:jc w:val="both"/>
      </w:pPr>
      <w:r w:rsidRPr="00A5205F">
        <w:t>Самое интересное путешествие в моей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Кино. Мой любимый фильм.</w:t>
      </w:r>
    </w:p>
    <w:p w:rsidR="00B020E5" w:rsidRPr="00A5205F" w:rsidRDefault="00B020E5" w:rsidP="004D3BCC">
      <w:pPr>
        <w:widowControl/>
        <w:numPr>
          <w:ilvl w:val="0"/>
          <w:numId w:val="9"/>
        </w:numPr>
        <w:tabs>
          <w:tab w:val="left" w:pos="1129"/>
        </w:tabs>
        <w:autoSpaceDE/>
        <w:autoSpaceDN/>
        <w:adjustRightInd/>
        <w:jc w:val="both"/>
      </w:pPr>
      <w:r w:rsidRPr="00A5205F">
        <w:t>Театр. Мой последний визит в театр.</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Музыка в нашей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Музеи, картинные галереи.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B020E5" w:rsidRPr="00A5205F" w:rsidRDefault="00B020E5" w:rsidP="004D3BCC">
      <w:pPr>
        <w:widowControl/>
        <w:numPr>
          <w:ilvl w:val="0"/>
          <w:numId w:val="9"/>
        </w:numPr>
        <w:tabs>
          <w:tab w:val="left" w:pos="1129"/>
        </w:tabs>
        <w:autoSpaceDE/>
        <w:autoSpaceDN/>
        <w:adjustRightInd/>
        <w:jc w:val="both"/>
      </w:pPr>
      <w:r w:rsidRPr="00A5205F">
        <w:t>Спорт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Олимпийские игры.</w:t>
      </w:r>
    </w:p>
    <w:p w:rsidR="00B020E5" w:rsidRPr="00A5205F" w:rsidRDefault="00B020E5" w:rsidP="004D3BCC">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Средства массовой информации.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 xml:space="preserve">Великобритания. </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Россия.</w:t>
      </w:r>
    </w:p>
    <w:p w:rsidR="00B020E5" w:rsidRPr="00A5205F" w:rsidRDefault="00B020E5" w:rsidP="004D3BCC">
      <w:pPr>
        <w:widowControl/>
        <w:numPr>
          <w:ilvl w:val="0"/>
          <w:numId w:val="9"/>
        </w:numPr>
        <w:tabs>
          <w:tab w:val="left" w:pos="1129"/>
        </w:tabs>
        <w:autoSpaceDE/>
        <w:autoSpaceDN/>
        <w:adjustRightInd/>
        <w:jc w:val="both"/>
      </w:pPr>
      <w:r w:rsidRPr="00A5205F">
        <w:t>Москва, её история и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Монархия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Британский Парламент.</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Города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города и деревни в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современной молодёжи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Международные организации.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занятости.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Молодёжная культура.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Права человека.</w:t>
      </w:r>
    </w:p>
    <w:p w:rsidR="00B020E5" w:rsidRPr="00345CE6" w:rsidRDefault="00B020E5" w:rsidP="004D3BCC">
      <w:pPr>
        <w:widowControl/>
        <w:numPr>
          <w:ilvl w:val="0"/>
          <w:numId w:val="9"/>
        </w:numPr>
        <w:tabs>
          <w:tab w:val="left" w:pos="1129"/>
        </w:tabs>
        <w:autoSpaceDE/>
        <w:autoSpaceDN/>
        <w:adjustRightInd/>
        <w:jc w:val="both"/>
      </w:pPr>
      <w:r w:rsidRPr="00345CE6">
        <w:t>Мой родной город (деревня).</w:t>
      </w:r>
    </w:p>
    <w:p w:rsidR="00B020E5" w:rsidRPr="00345CE6" w:rsidRDefault="00B020E5" w:rsidP="004D3BCC">
      <w:pPr>
        <w:widowControl/>
        <w:numPr>
          <w:ilvl w:val="0"/>
          <w:numId w:val="9"/>
        </w:numPr>
        <w:tabs>
          <w:tab w:val="left" w:pos="1129"/>
        </w:tabs>
        <w:autoSpaceDE/>
        <w:autoSpaceDN/>
        <w:adjustRightInd/>
        <w:jc w:val="both"/>
      </w:pPr>
      <w:r w:rsidRPr="00345CE6">
        <w:t>Моя будущая профессия</w:t>
      </w:r>
    </w:p>
    <w:p w:rsidR="00B020E5" w:rsidRPr="002B4AEA" w:rsidRDefault="00B020E5" w:rsidP="00FB3C9C">
      <w:pPr>
        <w:pStyle w:val="ListParagraph"/>
        <w:jc w:val="both"/>
        <w:rPr>
          <w:b/>
        </w:rPr>
      </w:pPr>
    </w:p>
    <w:p w:rsidR="00B020E5" w:rsidRPr="006601D6" w:rsidRDefault="00B020E5" w:rsidP="00FB3C9C">
      <w:pPr>
        <w:pStyle w:val="ListParagraph"/>
        <w:ind w:hanging="720"/>
        <w:jc w:val="both"/>
        <w:rPr>
          <w:b/>
        </w:rPr>
      </w:pPr>
      <w:r w:rsidRPr="00256FD5">
        <w:rPr>
          <w:b/>
        </w:rPr>
        <w:t xml:space="preserve">Типовые коммуникативные ситуации </w:t>
      </w:r>
      <w:r w:rsidRPr="006601D6">
        <w:rPr>
          <w:b/>
        </w:rPr>
        <w:t>(интерактивные занятия)</w:t>
      </w:r>
    </w:p>
    <w:p w:rsidR="00B020E5" w:rsidRPr="00256FD5" w:rsidRDefault="00B020E5" w:rsidP="004D3BCC">
      <w:pPr>
        <w:pStyle w:val="c3"/>
        <w:numPr>
          <w:ilvl w:val="0"/>
          <w:numId w:val="12"/>
        </w:numPr>
        <w:spacing w:before="0" w:beforeAutospacing="0" w:after="0" w:afterAutospacing="0"/>
        <w:rPr>
          <w:i/>
        </w:rPr>
      </w:pPr>
      <w:r w:rsidRPr="00256FD5">
        <w:rPr>
          <w:rStyle w:val="c13"/>
          <w:i/>
        </w:rPr>
        <w:t>«Путешествие в Крым»</w:t>
      </w:r>
    </w:p>
    <w:p w:rsidR="00B020E5" w:rsidRPr="00256FD5" w:rsidRDefault="00B020E5"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B020E5" w:rsidRPr="00256FD5" w:rsidRDefault="00B020E5"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B020E5" w:rsidRPr="00256FD5" w:rsidRDefault="00B020E5"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B020E5" w:rsidRPr="00256FD5" w:rsidRDefault="00B020E5"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B020E5" w:rsidRPr="00256FD5" w:rsidRDefault="00B020E5" w:rsidP="00FB3C9C">
      <w:pPr>
        <w:pStyle w:val="c3"/>
        <w:spacing w:before="0" w:beforeAutospacing="0" w:after="0" w:afterAutospacing="0"/>
      </w:pPr>
      <w:r w:rsidRPr="00256FD5">
        <w:t>-  Разработайте аналогичную информацию и дизайн интернет-страницы для</w:t>
      </w:r>
    </w:p>
    <w:p w:rsidR="00B020E5" w:rsidRPr="00256FD5" w:rsidRDefault="00B020E5"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B020E5" w:rsidRPr="00256FD5" w:rsidRDefault="00B020E5" w:rsidP="00FB3C9C">
      <w:pPr>
        <w:pStyle w:val="c3"/>
        <w:spacing w:before="0" w:beforeAutospacing="0" w:after="0" w:afterAutospacing="0"/>
        <w:rPr>
          <w:i/>
        </w:rPr>
      </w:pPr>
      <w:r w:rsidRPr="00256FD5">
        <w:rPr>
          <w:rStyle w:val="c13"/>
          <w:i/>
        </w:rPr>
        <w:t> 2.  «Как правильно питаться».</w:t>
      </w:r>
    </w:p>
    <w:p w:rsidR="00B020E5" w:rsidRPr="00256FD5" w:rsidRDefault="00B020E5"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B020E5" w:rsidRPr="00256FD5" w:rsidRDefault="00B020E5"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B020E5" w:rsidRPr="00256FD5" w:rsidRDefault="00B020E5" w:rsidP="00FB3C9C">
      <w:pPr>
        <w:pStyle w:val="c3"/>
        <w:spacing w:before="0" w:beforeAutospacing="0" w:after="0" w:afterAutospacing="0"/>
      </w:pPr>
      <w:r w:rsidRPr="00256FD5">
        <w:t>-  Определите ценность или вред съеденных продуктов;</w:t>
      </w:r>
    </w:p>
    <w:p w:rsidR="00B020E5" w:rsidRPr="00256FD5" w:rsidRDefault="00B020E5" w:rsidP="00FB3C9C">
      <w:pPr>
        <w:pStyle w:val="c3"/>
        <w:spacing w:before="0" w:beforeAutospacing="0" w:after="0" w:afterAutospacing="0"/>
      </w:pPr>
      <w:r w:rsidRPr="00256FD5">
        <w:t>-  Составьте дневной рацион правильного питания.</w:t>
      </w:r>
    </w:p>
    <w:p w:rsidR="00B020E5" w:rsidRPr="00256FD5" w:rsidRDefault="00B020E5" w:rsidP="00FB3C9C">
      <w:pPr>
        <w:pStyle w:val="c3"/>
        <w:spacing w:before="0" w:beforeAutospacing="0" w:after="0" w:afterAutospacing="0"/>
        <w:rPr>
          <w:i/>
        </w:rPr>
      </w:pPr>
      <w:r w:rsidRPr="00256FD5">
        <w:rPr>
          <w:rStyle w:val="c13"/>
          <w:i/>
        </w:rPr>
        <w:t>3. “Eco-helpers”</w:t>
      </w:r>
    </w:p>
    <w:p w:rsidR="00B020E5" w:rsidRPr="00256FD5" w:rsidRDefault="00B020E5"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B020E5" w:rsidRPr="00256FD5" w:rsidRDefault="00B020E5" w:rsidP="00FB3C9C">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B020E5" w:rsidRPr="00256FD5" w:rsidRDefault="00B020E5" w:rsidP="00FB3C9C">
      <w:pPr>
        <w:pStyle w:val="c3"/>
        <w:spacing w:before="0" w:beforeAutospacing="0" w:after="0" w:afterAutospacing="0"/>
      </w:pPr>
      <w:r w:rsidRPr="00256FD5">
        <w:t>- Определите какие экологические проблемы типичны и для нашего региона;</w:t>
      </w:r>
    </w:p>
    <w:p w:rsidR="00B020E5" w:rsidRPr="00256FD5" w:rsidRDefault="00B020E5" w:rsidP="00FB3C9C">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B020E5" w:rsidRPr="00256FD5" w:rsidRDefault="00B020E5"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B020E5" w:rsidRPr="00256FD5" w:rsidRDefault="00B020E5"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B020E5" w:rsidRPr="00256FD5" w:rsidRDefault="00B020E5" w:rsidP="00FB3C9C">
      <w:pPr>
        <w:pStyle w:val="c3"/>
        <w:spacing w:before="0" w:beforeAutospacing="0" w:after="0" w:afterAutospacing="0"/>
        <w:rPr>
          <w:i/>
        </w:rPr>
      </w:pPr>
      <w:r w:rsidRPr="00256FD5">
        <w:rPr>
          <w:rStyle w:val="c13"/>
          <w:i/>
        </w:rPr>
        <w:t>4.  « Гурманы или обед в кафе»</w:t>
      </w:r>
    </w:p>
    <w:p w:rsidR="00B020E5" w:rsidRPr="00256FD5" w:rsidRDefault="00B020E5"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B020E5" w:rsidRPr="00256FD5" w:rsidRDefault="00B020E5"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B020E5" w:rsidRPr="00256FD5" w:rsidRDefault="00B020E5" w:rsidP="00FB3C9C">
      <w:pPr>
        <w:ind w:firstLine="567"/>
        <w:jc w:val="both"/>
        <w:rPr>
          <w:b/>
        </w:rPr>
      </w:pPr>
    </w:p>
    <w:p w:rsidR="00B020E5" w:rsidRPr="00256FD5" w:rsidRDefault="00B020E5" w:rsidP="00FB3C9C">
      <w:pPr>
        <w:jc w:val="both"/>
        <w:rPr>
          <w:b/>
        </w:rPr>
      </w:pPr>
      <w:r w:rsidRPr="00256FD5">
        <w:rPr>
          <w:b/>
        </w:rPr>
        <w:t>6.2.4</w:t>
      </w:r>
      <w:r>
        <w:rPr>
          <w:b/>
        </w:rPr>
        <w:t>. </w:t>
      </w:r>
      <w:r w:rsidRPr="00256FD5">
        <w:rPr>
          <w:b/>
        </w:rPr>
        <w:t xml:space="preserve"> Типовые ситуационные задачи </w:t>
      </w:r>
    </w:p>
    <w:p w:rsidR="00B020E5" w:rsidRPr="00256FD5" w:rsidRDefault="00B020E5" w:rsidP="004D3BCC">
      <w:pPr>
        <w:pStyle w:val="ListParagraph"/>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B020E5" w:rsidRPr="00256FD5" w:rsidRDefault="00B020E5" w:rsidP="004D3BCC">
      <w:pPr>
        <w:pStyle w:val="ListParagraph"/>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B020E5" w:rsidRPr="00256FD5" w:rsidRDefault="00B020E5" w:rsidP="00FB3C9C">
      <w:pPr>
        <w:jc w:val="both"/>
        <w:rPr>
          <w:b/>
        </w:rPr>
      </w:pPr>
    </w:p>
    <w:p w:rsidR="00B020E5" w:rsidRPr="00507D55" w:rsidRDefault="00B020E5" w:rsidP="00FB3C9C">
      <w:pPr>
        <w:jc w:val="both"/>
        <w:rPr>
          <w:b/>
        </w:rPr>
      </w:pPr>
      <w:r w:rsidRPr="00507D55">
        <w:rPr>
          <w:b/>
        </w:rPr>
        <w:t>Темы исследовательских, информационных, творческих проектов, интерактивных занятий</w:t>
      </w:r>
    </w:p>
    <w:p w:rsidR="00B020E5" w:rsidRPr="00F5217E" w:rsidRDefault="00B020E5" w:rsidP="004D3BCC">
      <w:pPr>
        <w:pStyle w:val="ListParagraph"/>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B020E5" w:rsidRPr="00256FD5" w:rsidRDefault="00B020E5" w:rsidP="004D3BCC">
      <w:pPr>
        <w:pStyle w:val="ListParagraph"/>
        <w:numPr>
          <w:ilvl w:val="0"/>
          <w:numId w:val="14"/>
        </w:numPr>
        <w:ind w:left="851" w:hanging="284"/>
        <w:rPr>
          <w:i/>
        </w:rPr>
      </w:pPr>
      <w:r w:rsidRPr="00256FD5">
        <w:t>«Золотой век» в Британской истории.</w:t>
      </w:r>
    </w:p>
    <w:p w:rsidR="00B020E5" w:rsidRPr="00256FD5" w:rsidRDefault="00B020E5" w:rsidP="004D3BCC">
      <w:pPr>
        <w:pStyle w:val="ListParagraph"/>
        <w:numPr>
          <w:ilvl w:val="0"/>
          <w:numId w:val="14"/>
        </w:numPr>
        <w:ind w:left="851" w:hanging="284"/>
        <w:rPr>
          <w:i/>
        </w:rPr>
      </w:pPr>
      <w:r w:rsidRPr="00256FD5">
        <w:t>Nickname как особая разновидность современных антропонимов.</w:t>
      </w:r>
    </w:p>
    <w:p w:rsidR="00B020E5" w:rsidRPr="00256FD5" w:rsidRDefault="00B020E5" w:rsidP="004D3BCC">
      <w:pPr>
        <w:pStyle w:val="ListParagraph"/>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B020E5" w:rsidRPr="00256FD5" w:rsidRDefault="00B020E5" w:rsidP="004D3BCC">
      <w:pPr>
        <w:pStyle w:val="ListParagraph"/>
        <w:numPr>
          <w:ilvl w:val="0"/>
          <w:numId w:val="14"/>
        </w:numPr>
        <w:ind w:left="851" w:hanging="284"/>
        <w:rPr>
          <w:i/>
        </w:rPr>
      </w:pPr>
      <w:r w:rsidRPr="00256FD5">
        <w:t>Аббревиатура как лингвистическая особенность on-line общения</w:t>
      </w:r>
    </w:p>
    <w:p w:rsidR="00B020E5" w:rsidRPr="00256FD5" w:rsidRDefault="00B020E5" w:rsidP="004D3BCC">
      <w:pPr>
        <w:pStyle w:val="ListParagraph"/>
        <w:numPr>
          <w:ilvl w:val="0"/>
          <w:numId w:val="14"/>
        </w:numPr>
        <w:ind w:left="851" w:hanging="284"/>
        <w:rPr>
          <w:i/>
        </w:rPr>
      </w:pPr>
      <w:r w:rsidRPr="00256FD5">
        <w:t>Аббревиация в e-mail и on-line игр.</w:t>
      </w:r>
    </w:p>
    <w:p w:rsidR="00B020E5" w:rsidRPr="00256FD5" w:rsidRDefault="00B020E5" w:rsidP="004D3BCC">
      <w:pPr>
        <w:pStyle w:val="ListParagraph"/>
        <w:numPr>
          <w:ilvl w:val="0"/>
          <w:numId w:val="14"/>
        </w:numPr>
        <w:ind w:left="851" w:hanging="284"/>
        <w:rPr>
          <w:i/>
        </w:rPr>
      </w:pPr>
      <w:r w:rsidRPr="00256FD5">
        <w:t>Аббревиация в английском компьютерном сленге.</w:t>
      </w:r>
    </w:p>
    <w:p w:rsidR="00B020E5" w:rsidRPr="00256FD5" w:rsidRDefault="00B020E5" w:rsidP="004D3BCC">
      <w:pPr>
        <w:pStyle w:val="ListParagraph"/>
        <w:numPr>
          <w:ilvl w:val="0"/>
          <w:numId w:val="14"/>
        </w:numPr>
        <w:ind w:left="851" w:hanging="284"/>
        <w:rPr>
          <w:i/>
        </w:rPr>
      </w:pPr>
      <w:r w:rsidRPr="00256FD5">
        <w:t>Альфред Великий и его вклад в развитие английского языка.</w:t>
      </w:r>
    </w:p>
    <w:p w:rsidR="00B020E5" w:rsidRPr="00256FD5" w:rsidRDefault="00B020E5" w:rsidP="004D3BCC">
      <w:pPr>
        <w:pStyle w:val="ListParagraph"/>
        <w:numPr>
          <w:ilvl w:val="0"/>
          <w:numId w:val="14"/>
        </w:numPr>
        <w:ind w:left="851" w:hanging="284"/>
        <w:rPr>
          <w:i/>
        </w:rPr>
      </w:pPr>
      <w:r w:rsidRPr="00256FD5">
        <w:t>Американский английский - новые тенденции.</w:t>
      </w:r>
    </w:p>
    <w:p w:rsidR="00B020E5" w:rsidRPr="00256FD5" w:rsidRDefault="00B020E5" w:rsidP="004D3BCC">
      <w:pPr>
        <w:pStyle w:val="ListParagraph"/>
        <w:numPr>
          <w:ilvl w:val="0"/>
          <w:numId w:val="14"/>
        </w:numPr>
        <w:ind w:left="851" w:hanging="284"/>
        <w:rPr>
          <w:i/>
        </w:rPr>
      </w:pPr>
      <w:r w:rsidRPr="00256FD5">
        <w:t>Американцы и русские глазами друг друга.</w:t>
      </w:r>
    </w:p>
    <w:p w:rsidR="00B020E5" w:rsidRPr="00256FD5" w:rsidRDefault="00B020E5" w:rsidP="004D3BCC">
      <w:pPr>
        <w:pStyle w:val="ListParagraph"/>
        <w:numPr>
          <w:ilvl w:val="0"/>
          <w:numId w:val="14"/>
        </w:numPr>
        <w:ind w:left="851" w:hanging="284"/>
        <w:rPr>
          <w:i/>
        </w:rPr>
      </w:pPr>
      <w:r w:rsidRPr="00256FD5">
        <w:t>Анализ заголовков печатных СМИ.</w:t>
      </w:r>
    </w:p>
    <w:p w:rsidR="00B020E5" w:rsidRPr="00256FD5" w:rsidRDefault="00B020E5" w:rsidP="004D3BCC">
      <w:pPr>
        <w:pStyle w:val="ListParagraph"/>
        <w:numPr>
          <w:ilvl w:val="0"/>
          <w:numId w:val="14"/>
        </w:numPr>
        <w:ind w:left="851" w:hanging="284"/>
        <w:rPr>
          <w:i/>
        </w:rPr>
      </w:pPr>
      <w:r w:rsidRPr="00256FD5">
        <w:t>Английская лексика, связанная с церковью и религией.</w:t>
      </w:r>
    </w:p>
    <w:p w:rsidR="00B020E5" w:rsidRPr="00256FD5" w:rsidRDefault="00B020E5" w:rsidP="004D3BCC">
      <w:pPr>
        <w:pStyle w:val="ListParagraph"/>
        <w:numPr>
          <w:ilvl w:val="0"/>
          <w:numId w:val="14"/>
        </w:numPr>
        <w:ind w:left="851" w:hanging="284"/>
        <w:rPr>
          <w:i/>
        </w:rPr>
      </w:pPr>
      <w:r w:rsidRPr="00256FD5">
        <w:t>Английские и русские поговорки и пословицы - сходство в различии.</w:t>
      </w:r>
    </w:p>
    <w:p w:rsidR="00B020E5" w:rsidRPr="00256FD5" w:rsidRDefault="00B020E5" w:rsidP="00FB3C9C">
      <w:pPr>
        <w:jc w:val="both"/>
      </w:pPr>
    </w:p>
    <w:p w:rsidR="00B020E5" w:rsidRPr="00B11F66" w:rsidRDefault="00B020E5" w:rsidP="00FB3C9C">
      <w:pPr>
        <w:pStyle w:val="ListParagraph"/>
        <w:jc w:val="both"/>
        <w:rPr>
          <w:b/>
        </w:rPr>
      </w:pPr>
      <w:r w:rsidRPr="00256FD5">
        <w:rPr>
          <w:b/>
        </w:rPr>
        <w:t>Типовыетесты</w:t>
      </w:r>
    </w:p>
    <w:p w:rsidR="00B020E5" w:rsidRPr="00B11F66" w:rsidRDefault="00B020E5" w:rsidP="00FB3C9C">
      <w:pPr>
        <w:pStyle w:val="ListParagraph"/>
        <w:jc w:val="both"/>
        <w:rPr>
          <w:b/>
        </w:rPr>
      </w:pPr>
      <w:r w:rsidRPr="00256FD5">
        <w:rPr>
          <w:b/>
        </w:rPr>
        <w:t>Тест</w:t>
      </w:r>
      <w:r w:rsidRPr="00B11F66">
        <w:rPr>
          <w:b/>
        </w:rPr>
        <w:t xml:space="preserve"> 1</w:t>
      </w:r>
    </w:p>
    <w:p w:rsidR="00B020E5" w:rsidRPr="00B11F66" w:rsidRDefault="00B020E5" w:rsidP="00FB3C9C">
      <w:pPr>
        <w:jc w:val="both"/>
        <w:rPr>
          <w:i/>
        </w:rPr>
      </w:pPr>
      <w:r w:rsidRPr="00B6583F">
        <w:rPr>
          <w:i/>
        </w:rPr>
        <w:t>Выберитеодинизвариантовответа</w:t>
      </w:r>
    </w:p>
    <w:p w:rsidR="00B020E5" w:rsidRPr="00256FD5" w:rsidRDefault="00B020E5" w:rsidP="00FB3C9C">
      <w:pPr>
        <w:jc w:val="both"/>
        <w:rPr>
          <w:lang w:val="en-US"/>
        </w:rPr>
      </w:pPr>
      <w:r w:rsidRPr="00256FD5">
        <w:rPr>
          <w:lang w:val="en-US"/>
        </w:rPr>
        <w:t xml:space="preserve">1. There … a balcony and two windows in this room. </w:t>
      </w:r>
    </w:p>
    <w:p w:rsidR="00B020E5" w:rsidRDefault="00B020E5" w:rsidP="00FB3C9C">
      <w:pPr>
        <w:ind w:left="426"/>
        <w:jc w:val="both"/>
      </w:pPr>
      <w:r w:rsidRPr="00507D55">
        <w:t xml:space="preserve">1. </w:t>
      </w:r>
      <w:r w:rsidRPr="00256FD5">
        <w:rPr>
          <w:lang w:val="en-US"/>
        </w:rPr>
        <w:t>were</w:t>
      </w:r>
    </w:p>
    <w:p w:rsidR="00B020E5" w:rsidRDefault="00B020E5" w:rsidP="00FB3C9C">
      <w:pPr>
        <w:ind w:left="426"/>
        <w:jc w:val="both"/>
      </w:pPr>
      <w:r w:rsidRPr="00507D55">
        <w:t xml:space="preserve">2. </w:t>
      </w:r>
      <w:r w:rsidRPr="00256FD5">
        <w:rPr>
          <w:lang w:val="en-US"/>
        </w:rPr>
        <w:t>are</w:t>
      </w:r>
    </w:p>
    <w:p w:rsidR="00B020E5" w:rsidRDefault="00B020E5" w:rsidP="00FB3C9C">
      <w:pPr>
        <w:ind w:left="426"/>
        <w:jc w:val="both"/>
      </w:pPr>
      <w:r w:rsidRPr="00507D55">
        <w:t xml:space="preserve">3. </w:t>
      </w:r>
      <w:r w:rsidRPr="00256FD5">
        <w:rPr>
          <w:lang w:val="en-US"/>
        </w:rPr>
        <w:t>is</w:t>
      </w:r>
    </w:p>
    <w:p w:rsidR="00B020E5" w:rsidRPr="00507D55" w:rsidRDefault="00B020E5" w:rsidP="00FB3C9C">
      <w:pPr>
        <w:ind w:left="426"/>
        <w:jc w:val="both"/>
      </w:pPr>
      <w:r w:rsidRPr="00507D55">
        <w:t xml:space="preserve">4. </w:t>
      </w:r>
      <w:r w:rsidRPr="00256FD5">
        <w:rPr>
          <w:lang w:val="en-US"/>
        </w:rPr>
        <w:t>will</w:t>
      </w:r>
    </w:p>
    <w:p w:rsidR="00B020E5" w:rsidRPr="00256FD5" w:rsidRDefault="00B020E5" w:rsidP="00FB3C9C">
      <w:pPr>
        <w:jc w:val="both"/>
      </w:pPr>
      <w:r w:rsidRPr="00507D55">
        <w:t xml:space="preserve">2. </w:t>
      </w:r>
      <w:r w:rsidRPr="00256FD5">
        <w:t xml:space="preserve">В нашем университете много студентов. </w:t>
      </w:r>
    </w:p>
    <w:p w:rsidR="00B020E5" w:rsidRPr="00507D55" w:rsidRDefault="00B020E5" w:rsidP="00FB3C9C">
      <w:pPr>
        <w:ind w:left="426"/>
        <w:jc w:val="both"/>
        <w:rPr>
          <w:lang w:val="en-US"/>
        </w:rPr>
      </w:pPr>
      <w:r w:rsidRPr="00256FD5">
        <w:rPr>
          <w:lang w:val="en-US"/>
        </w:rPr>
        <w:t xml:space="preserve">1. Our University has many students. </w:t>
      </w:r>
    </w:p>
    <w:p w:rsidR="00B020E5" w:rsidRPr="00507D55" w:rsidRDefault="00B020E5" w:rsidP="00FB3C9C">
      <w:pPr>
        <w:ind w:left="426"/>
        <w:jc w:val="both"/>
        <w:rPr>
          <w:lang w:val="en-US"/>
        </w:rPr>
      </w:pPr>
      <w:r w:rsidRPr="00256FD5">
        <w:rPr>
          <w:lang w:val="en-US"/>
        </w:rPr>
        <w:t xml:space="preserve">2. There are many students in our University. </w:t>
      </w:r>
    </w:p>
    <w:p w:rsidR="00B020E5" w:rsidRPr="00507D55" w:rsidRDefault="00B020E5" w:rsidP="00FB3C9C">
      <w:pPr>
        <w:ind w:left="426"/>
        <w:jc w:val="both"/>
        <w:rPr>
          <w:lang w:val="en-US"/>
        </w:rPr>
      </w:pPr>
      <w:r w:rsidRPr="00256FD5">
        <w:rPr>
          <w:lang w:val="en-US"/>
        </w:rPr>
        <w:t xml:space="preserve">3. Many students are in our University. </w:t>
      </w:r>
    </w:p>
    <w:p w:rsidR="00B020E5" w:rsidRPr="00256FD5" w:rsidRDefault="00B020E5" w:rsidP="00FB3C9C">
      <w:pPr>
        <w:ind w:left="426"/>
        <w:jc w:val="both"/>
        <w:rPr>
          <w:lang w:val="en-US"/>
        </w:rPr>
      </w:pPr>
      <w:r w:rsidRPr="00256FD5">
        <w:rPr>
          <w:lang w:val="en-US"/>
        </w:rPr>
        <w:t xml:space="preserve">4. In our University are many students. </w:t>
      </w:r>
    </w:p>
    <w:p w:rsidR="00B020E5" w:rsidRPr="00256FD5" w:rsidRDefault="00B020E5" w:rsidP="00FB3C9C">
      <w:pPr>
        <w:jc w:val="both"/>
        <w:rPr>
          <w:lang w:val="en-US"/>
        </w:rPr>
      </w:pPr>
      <w:r w:rsidRPr="00256FD5">
        <w:rPr>
          <w:lang w:val="en-US"/>
        </w:rPr>
        <w:t xml:space="preserve">3. There ... a pen and some books on the table. </w:t>
      </w:r>
    </w:p>
    <w:p w:rsidR="00B020E5" w:rsidRDefault="00B020E5" w:rsidP="00FB3C9C">
      <w:pPr>
        <w:ind w:firstLine="426"/>
        <w:jc w:val="both"/>
      </w:pPr>
      <w:r w:rsidRPr="00256FD5">
        <w:t xml:space="preserve">1. </w:t>
      </w:r>
      <w:r w:rsidRPr="00256FD5">
        <w:rPr>
          <w:lang w:val="en-US"/>
        </w:rPr>
        <w:t>have</w:t>
      </w:r>
    </w:p>
    <w:p w:rsidR="00B020E5" w:rsidRDefault="00B020E5" w:rsidP="00FB3C9C">
      <w:pPr>
        <w:ind w:firstLine="426"/>
        <w:jc w:val="both"/>
      </w:pPr>
      <w:r w:rsidRPr="00256FD5">
        <w:t xml:space="preserve">2. </w:t>
      </w:r>
      <w:r w:rsidRPr="00256FD5">
        <w:rPr>
          <w:lang w:val="en-US"/>
        </w:rPr>
        <w:t>were</w:t>
      </w:r>
    </w:p>
    <w:p w:rsidR="00B020E5" w:rsidRDefault="00B020E5" w:rsidP="00FB3C9C">
      <w:pPr>
        <w:ind w:firstLine="426"/>
        <w:jc w:val="both"/>
      </w:pPr>
      <w:r w:rsidRPr="00256FD5">
        <w:t xml:space="preserve">3. </w:t>
      </w:r>
      <w:r w:rsidRPr="00256FD5">
        <w:rPr>
          <w:lang w:val="en-US"/>
        </w:rPr>
        <w:t>ar</w:t>
      </w:r>
      <w:r w:rsidRPr="00256FD5">
        <w:t>е</w:t>
      </w:r>
    </w:p>
    <w:p w:rsidR="00B020E5" w:rsidRPr="00256FD5" w:rsidRDefault="00B020E5" w:rsidP="00FB3C9C">
      <w:pPr>
        <w:ind w:firstLine="426"/>
        <w:jc w:val="both"/>
      </w:pPr>
      <w:r w:rsidRPr="00256FD5">
        <w:t xml:space="preserve">4. </w:t>
      </w:r>
      <w:r w:rsidRPr="00256FD5">
        <w:rPr>
          <w:lang w:val="en-US"/>
        </w:rPr>
        <w:t>is</w:t>
      </w:r>
    </w:p>
    <w:p w:rsidR="00B020E5" w:rsidRPr="00256FD5" w:rsidRDefault="00B020E5" w:rsidP="00FB3C9C">
      <w:pPr>
        <w:jc w:val="both"/>
      </w:pPr>
      <w:r w:rsidRPr="00256FD5">
        <w:t xml:space="preserve">4. Заполните пропуск в предложении прилагательным в нужной форме </w:t>
      </w:r>
    </w:p>
    <w:p w:rsidR="00B020E5" w:rsidRPr="00256FD5" w:rsidRDefault="00B020E5" w:rsidP="00FB3C9C">
      <w:pPr>
        <w:jc w:val="both"/>
        <w:rPr>
          <w:lang w:val="en-US"/>
        </w:rPr>
      </w:pPr>
      <w:r w:rsidRPr="00256FD5">
        <w:rPr>
          <w:lang w:val="en-US"/>
        </w:rPr>
        <w:t xml:space="preserve">Mount Everest is ... mountain in the world. </w:t>
      </w:r>
    </w:p>
    <w:p w:rsidR="00B020E5" w:rsidRPr="00507D55" w:rsidRDefault="00B020E5" w:rsidP="00FB3C9C">
      <w:pPr>
        <w:ind w:firstLine="426"/>
        <w:jc w:val="both"/>
        <w:rPr>
          <w:lang w:val="en-US"/>
        </w:rPr>
      </w:pPr>
      <w:r w:rsidRPr="00256FD5">
        <w:rPr>
          <w:lang w:val="en-US"/>
        </w:rPr>
        <w:t xml:space="preserve">1. the most high </w:t>
      </w:r>
    </w:p>
    <w:p w:rsidR="00B020E5" w:rsidRPr="00507D55" w:rsidRDefault="00B020E5" w:rsidP="00FB3C9C">
      <w:pPr>
        <w:ind w:firstLine="426"/>
        <w:jc w:val="both"/>
        <w:rPr>
          <w:lang w:val="en-US"/>
        </w:rPr>
      </w:pPr>
      <w:r w:rsidRPr="00256FD5">
        <w:rPr>
          <w:lang w:val="en-US"/>
        </w:rPr>
        <w:t>2. the highest</w:t>
      </w:r>
    </w:p>
    <w:p w:rsidR="00B020E5" w:rsidRPr="00507D55" w:rsidRDefault="00B020E5" w:rsidP="00FB3C9C">
      <w:pPr>
        <w:ind w:firstLine="426"/>
        <w:jc w:val="both"/>
        <w:rPr>
          <w:lang w:val="en-US"/>
        </w:rPr>
      </w:pPr>
      <w:r w:rsidRPr="00256FD5">
        <w:rPr>
          <w:lang w:val="en-US"/>
        </w:rPr>
        <w:t xml:space="preserve"> 3. higher</w:t>
      </w:r>
    </w:p>
    <w:p w:rsidR="00B020E5" w:rsidRPr="00256FD5" w:rsidRDefault="00B020E5" w:rsidP="00FB3C9C">
      <w:pPr>
        <w:ind w:firstLine="426"/>
        <w:jc w:val="both"/>
        <w:rPr>
          <w:lang w:val="en-US"/>
        </w:rPr>
      </w:pPr>
      <w:r w:rsidRPr="00256FD5">
        <w:rPr>
          <w:lang w:val="en-US"/>
        </w:rPr>
        <w:t xml:space="preserve">4. the higher </w:t>
      </w:r>
    </w:p>
    <w:p w:rsidR="00B020E5" w:rsidRPr="00256FD5" w:rsidRDefault="00B020E5" w:rsidP="00FB3C9C">
      <w:pPr>
        <w:jc w:val="both"/>
        <w:rPr>
          <w:lang w:val="en-US"/>
        </w:rPr>
      </w:pPr>
      <w:r w:rsidRPr="00256FD5">
        <w:rPr>
          <w:lang w:val="en-US"/>
        </w:rPr>
        <w:t xml:space="preserve">5. I went to the cafe ... I was hungry. </w:t>
      </w:r>
    </w:p>
    <w:p w:rsidR="00B020E5" w:rsidRPr="00507D55" w:rsidRDefault="00B020E5" w:rsidP="00FB3C9C">
      <w:pPr>
        <w:ind w:firstLine="284"/>
        <w:jc w:val="both"/>
        <w:rPr>
          <w:lang w:val="en-US"/>
        </w:rPr>
      </w:pPr>
      <w:r w:rsidRPr="00256FD5">
        <w:rPr>
          <w:lang w:val="en-US"/>
        </w:rPr>
        <w:t>1. so</w:t>
      </w:r>
    </w:p>
    <w:p w:rsidR="00B020E5" w:rsidRPr="00507D55" w:rsidRDefault="00B020E5" w:rsidP="00FB3C9C">
      <w:pPr>
        <w:ind w:firstLine="284"/>
        <w:jc w:val="both"/>
        <w:rPr>
          <w:lang w:val="en-US"/>
        </w:rPr>
      </w:pPr>
      <w:r w:rsidRPr="00256FD5">
        <w:rPr>
          <w:lang w:val="en-US"/>
        </w:rPr>
        <w:t>2. though</w:t>
      </w:r>
    </w:p>
    <w:p w:rsidR="00B020E5" w:rsidRPr="00507D55" w:rsidRDefault="00B020E5" w:rsidP="00FB3C9C">
      <w:pPr>
        <w:ind w:firstLine="284"/>
        <w:jc w:val="both"/>
        <w:rPr>
          <w:lang w:val="en-US"/>
        </w:rPr>
      </w:pPr>
      <w:r w:rsidRPr="00256FD5">
        <w:rPr>
          <w:lang w:val="en-US"/>
        </w:rPr>
        <w:t>3. then</w:t>
      </w:r>
    </w:p>
    <w:p w:rsidR="00B020E5" w:rsidRPr="00256FD5" w:rsidRDefault="00B020E5" w:rsidP="00FB3C9C">
      <w:pPr>
        <w:ind w:firstLine="284"/>
        <w:jc w:val="both"/>
        <w:rPr>
          <w:lang w:val="en-US"/>
        </w:rPr>
      </w:pPr>
      <w:r w:rsidRPr="00256FD5">
        <w:rPr>
          <w:lang w:val="en-US"/>
        </w:rPr>
        <w:t>4. because</w:t>
      </w:r>
    </w:p>
    <w:p w:rsidR="00B020E5" w:rsidRPr="00256FD5" w:rsidRDefault="00B020E5" w:rsidP="00FB3C9C">
      <w:pPr>
        <w:jc w:val="both"/>
        <w:rPr>
          <w:lang w:val="en-US"/>
        </w:rPr>
      </w:pPr>
      <w:r w:rsidRPr="00256FD5">
        <w:rPr>
          <w:lang w:val="en-US"/>
        </w:rPr>
        <w:t xml:space="preserve">6. Where is ... post-office, please? </w:t>
      </w:r>
    </w:p>
    <w:p w:rsidR="00B020E5" w:rsidRPr="00771E4C" w:rsidRDefault="00B020E5" w:rsidP="00FB3C9C">
      <w:pPr>
        <w:ind w:firstLine="284"/>
        <w:jc w:val="both"/>
        <w:rPr>
          <w:lang w:val="en-US"/>
        </w:rPr>
      </w:pPr>
      <w:r w:rsidRPr="00256FD5">
        <w:rPr>
          <w:lang w:val="en-US"/>
        </w:rPr>
        <w:t xml:space="preserve">1. the nearest </w:t>
      </w:r>
    </w:p>
    <w:p w:rsidR="00B020E5" w:rsidRPr="00771E4C" w:rsidRDefault="00B020E5" w:rsidP="00FB3C9C">
      <w:pPr>
        <w:ind w:firstLine="284"/>
        <w:jc w:val="both"/>
        <w:rPr>
          <w:lang w:val="en-US"/>
        </w:rPr>
      </w:pPr>
      <w:r w:rsidRPr="00256FD5">
        <w:rPr>
          <w:lang w:val="en-US"/>
        </w:rPr>
        <w:t xml:space="preserve">2. the most near </w:t>
      </w:r>
    </w:p>
    <w:p w:rsidR="00B020E5" w:rsidRPr="006B2153" w:rsidRDefault="00B020E5" w:rsidP="00FB3C9C">
      <w:pPr>
        <w:ind w:firstLine="284"/>
        <w:jc w:val="both"/>
        <w:rPr>
          <w:lang w:val="en-US"/>
        </w:rPr>
      </w:pPr>
      <w:r w:rsidRPr="006B2153">
        <w:rPr>
          <w:lang w:val="en-US"/>
        </w:rPr>
        <w:t xml:space="preserve">3. </w:t>
      </w:r>
      <w:r w:rsidRPr="00256FD5">
        <w:rPr>
          <w:lang w:val="en-US"/>
        </w:rPr>
        <w:t>nearer</w:t>
      </w:r>
    </w:p>
    <w:p w:rsidR="00B020E5" w:rsidRPr="00D04930" w:rsidRDefault="00B020E5" w:rsidP="00FB3C9C">
      <w:pPr>
        <w:ind w:firstLine="284"/>
        <w:jc w:val="both"/>
        <w:rPr>
          <w:lang w:val="en-US"/>
        </w:rPr>
      </w:pPr>
      <w:r w:rsidRPr="00D04930">
        <w:rPr>
          <w:lang w:val="en-US"/>
        </w:rPr>
        <w:t xml:space="preserve">4. </w:t>
      </w:r>
      <w:r w:rsidRPr="00256FD5">
        <w:rPr>
          <w:lang w:val="en-US"/>
        </w:rPr>
        <w:t>nearest</w:t>
      </w:r>
    </w:p>
    <w:p w:rsidR="00B020E5" w:rsidRPr="00256FD5" w:rsidRDefault="00B020E5"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B020E5" w:rsidRPr="00507D55" w:rsidRDefault="00B020E5" w:rsidP="00FB3C9C">
      <w:pPr>
        <w:ind w:firstLine="284"/>
        <w:jc w:val="both"/>
        <w:rPr>
          <w:lang w:val="en-US"/>
        </w:rPr>
      </w:pPr>
      <w:r w:rsidRPr="00256FD5">
        <w:rPr>
          <w:lang w:val="en-US"/>
        </w:rPr>
        <w:t xml:space="preserve">1. ... did the next bus for Bristol left? </w:t>
      </w:r>
    </w:p>
    <w:p w:rsidR="00B020E5" w:rsidRPr="00507D55" w:rsidRDefault="00B020E5" w:rsidP="00FB3C9C">
      <w:pPr>
        <w:ind w:firstLine="284"/>
        <w:jc w:val="both"/>
        <w:rPr>
          <w:lang w:val="en-US"/>
        </w:rPr>
      </w:pPr>
      <w:r w:rsidRPr="00256FD5">
        <w:rPr>
          <w:lang w:val="en-US"/>
        </w:rPr>
        <w:t xml:space="preserve">2. ... is the next bus for Bristol going to leave? </w:t>
      </w:r>
    </w:p>
    <w:p w:rsidR="00B020E5" w:rsidRPr="00507D55" w:rsidRDefault="00B020E5" w:rsidP="00FB3C9C">
      <w:pPr>
        <w:ind w:firstLine="284"/>
        <w:jc w:val="both"/>
        <w:rPr>
          <w:lang w:val="en-US"/>
        </w:rPr>
      </w:pPr>
      <w:r w:rsidRPr="00256FD5">
        <w:rPr>
          <w:lang w:val="en-US"/>
        </w:rPr>
        <w:t xml:space="preserve">3. ... does the next bus for Bristol leave? </w:t>
      </w:r>
    </w:p>
    <w:p w:rsidR="00B020E5" w:rsidRPr="00256FD5" w:rsidRDefault="00B020E5" w:rsidP="00FB3C9C">
      <w:pPr>
        <w:ind w:firstLine="284"/>
        <w:jc w:val="both"/>
        <w:rPr>
          <w:lang w:val="en-US"/>
        </w:rPr>
      </w:pPr>
      <w:r w:rsidRPr="00256FD5">
        <w:rPr>
          <w:lang w:val="en-US"/>
        </w:rPr>
        <w:t xml:space="preserve">4. ... will leave the next bus for Bristol? </w:t>
      </w:r>
    </w:p>
    <w:p w:rsidR="00B020E5" w:rsidRPr="00F5217E" w:rsidRDefault="00B020E5"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B020E5" w:rsidRPr="00F5217E" w:rsidRDefault="00B020E5" w:rsidP="00FB3C9C">
      <w:pPr>
        <w:ind w:firstLine="284"/>
        <w:jc w:val="both"/>
        <w:rPr>
          <w:lang w:val="en-US"/>
        </w:rPr>
      </w:pPr>
      <w:r w:rsidRPr="00F5217E">
        <w:rPr>
          <w:lang w:val="en-US"/>
        </w:rPr>
        <w:t xml:space="preserve">1. </w:t>
      </w:r>
      <w:r w:rsidRPr="00256FD5">
        <w:rPr>
          <w:lang w:val="en-US"/>
        </w:rPr>
        <w:t>consumer</w:t>
      </w:r>
    </w:p>
    <w:p w:rsidR="00B020E5" w:rsidRPr="00F5217E" w:rsidRDefault="00B020E5" w:rsidP="00FB3C9C">
      <w:pPr>
        <w:ind w:firstLine="284"/>
        <w:jc w:val="both"/>
        <w:rPr>
          <w:lang w:val="en-US"/>
        </w:rPr>
      </w:pPr>
      <w:r w:rsidRPr="00F5217E">
        <w:rPr>
          <w:lang w:val="en-US"/>
        </w:rPr>
        <w:t xml:space="preserve">2. </w:t>
      </w:r>
      <w:r w:rsidRPr="00256FD5">
        <w:rPr>
          <w:lang w:val="en-US"/>
        </w:rPr>
        <w:t>consume</w:t>
      </w:r>
    </w:p>
    <w:p w:rsidR="00B020E5" w:rsidRPr="00F5217E" w:rsidRDefault="00B020E5" w:rsidP="00FB3C9C">
      <w:pPr>
        <w:ind w:firstLine="284"/>
        <w:jc w:val="both"/>
        <w:rPr>
          <w:lang w:val="en-US"/>
        </w:rPr>
      </w:pPr>
      <w:r w:rsidRPr="00F5217E">
        <w:rPr>
          <w:lang w:val="en-US"/>
        </w:rPr>
        <w:t xml:space="preserve">3. </w:t>
      </w:r>
      <w:r w:rsidRPr="00256FD5">
        <w:rPr>
          <w:lang w:val="en-US"/>
        </w:rPr>
        <w:t>consuming</w:t>
      </w:r>
    </w:p>
    <w:p w:rsidR="00B020E5" w:rsidRPr="00256FD5" w:rsidRDefault="00B020E5" w:rsidP="00FB3C9C">
      <w:pPr>
        <w:ind w:firstLine="284"/>
        <w:jc w:val="both"/>
        <w:rPr>
          <w:lang w:val="en-US"/>
        </w:rPr>
      </w:pPr>
      <w:r w:rsidRPr="00256FD5">
        <w:rPr>
          <w:lang w:val="en-US"/>
        </w:rPr>
        <w:t>4. consumption</w:t>
      </w:r>
    </w:p>
    <w:p w:rsidR="00B020E5" w:rsidRPr="00256FD5" w:rsidRDefault="00B020E5" w:rsidP="00FB3C9C">
      <w:pPr>
        <w:jc w:val="both"/>
        <w:rPr>
          <w:lang w:val="en-US"/>
        </w:rPr>
      </w:pPr>
      <w:r w:rsidRPr="00256FD5">
        <w:rPr>
          <w:lang w:val="en-US"/>
        </w:rPr>
        <w:t xml:space="preserve">9. Margie and her sister . . . wonderful voices. </w:t>
      </w:r>
    </w:p>
    <w:p w:rsidR="00B020E5" w:rsidRPr="00507D55" w:rsidRDefault="00B020E5" w:rsidP="00FB3C9C">
      <w:pPr>
        <w:ind w:firstLine="284"/>
        <w:jc w:val="both"/>
        <w:rPr>
          <w:lang w:val="en-US"/>
        </w:rPr>
      </w:pPr>
      <w:r w:rsidRPr="00256FD5">
        <w:rPr>
          <w:lang w:val="en-US"/>
        </w:rPr>
        <w:t xml:space="preserve">1. have got </w:t>
      </w:r>
    </w:p>
    <w:p w:rsidR="00B020E5" w:rsidRPr="00507D55" w:rsidRDefault="00B020E5" w:rsidP="00FB3C9C">
      <w:pPr>
        <w:ind w:firstLine="284"/>
        <w:jc w:val="both"/>
        <w:rPr>
          <w:lang w:val="en-US"/>
        </w:rPr>
      </w:pPr>
      <w:r w:rsidRPr="00256FD5">
        <w:rPr>
          <w:lang w:val="en-US"/>
        </w:rPr>
        <w:t>2. does</w:t>
      </w:r>
    </w:p>
    <w:p w:rsidR="00B020E5" w:rsidRPr="00507D55" w:rsidRDefault="00B020E5" w:rsidP="00FB3C9C">
      <w:pPr>
        <w:ind w:firstLine="284"/>
        <w:jc w:val="both"/>
        <w:rPr>
          <w:lang w:val="en-US"/>
        </w:rPr>
      </w:pPr>
      <w:r w:rsidRPr="00256FD5">
        <w:rPr>
          <w:lang w:val="en-US"/>
        </w:rPr>
        <w:t xml:space="preserve">3. has got </w:t>
      </w:r>
    </w:p>
    <w:p w:rsidR="00B020E5" w:rsidRPr="00256FD5" w:rsidRDefault="00B020E5" w:rsidP="00FB3C9C">
      <w:pPr>
        <w:ind w:firstLine="284"/>
        <w:jc w:val="both"/>
        <w:rPr>
          <w:lang w:val="en-US"/>
        </w:rPr>
      </w:pPr>
      <w:r w:rsidRPr="00256FD5">
        <w:rPr>
          <w:lang w:val="en-US"/>
        </w:rPr>
        <w:t>4. do</w:t>
      </w:r>
    </w:p>
    <w:p w:rsidR="00B020E5" w:rsidRPr="00256FD5" w:rsidRDefault="00B020E5" w:rsidP="00FB3C9C">
      <w:pPr>
        <w:jc w:val="both"/>
        <w:rPr>
          <w:lang w:val="en-US"/>
        </w:rPr>
      </w:pPr>
      <w:r w:rsidRPr="00256FD5">
        <w:rPr>
          <w:lang w:val="en-US"/>
        </w:rPr>
        <w:t xml:space="preserve">10. The students ... three or four lessons a day. </w:t>
      </w:r>
    </w:p>
    <w:p w:rsidR="00B020E5" w:rsidRPr="00507D55" w:rsidRDefault="00B020E5" w:rsidP="00FB3C9C">
      <w:pPr>
        <w:ind w:firstLine="284"/>
        <w:jc w:val="both"/>
        <w:rPr>
          <w:lang w:val="en-US"/>
        </w:rPr>
      </w:pPr>
      <w:r w:rsidRPr="00256FD5">
        <w:rPr>
          <w:lang w:val="en-US"/>
        </w:rPr>
        <w:t>1. have</w:t>
      </w:r>
    </w:p>
    <w:p w:rsidR="00B020E5" w:rsidRPr="00507D55" w:rsidRDefault="00B020E5" w:rsidP="00FB3C9C">
      <w:pPr>
        <w:ind w:firstLine="284"/>
        <w:jc w:val="both"/>
        <w:rPr>
          <w:lang w:val="en-US"/>
        </w:rPr>
      </w:pPr>
      <w:r w:rsidRPr="00256FD5">
        <w:rPr>
          <w:lang w:val="en-US"/>
        </w:rPr>
        <w:t>2. are</w:t>
      </w:r>
    </w:p>
    <w:p w:rsidR="00B020E5" w:rsidRPr="00507D55" w:rsidRDefault="00B020E5" w:rsidP="00FB3C9C">
      <w:pPr>
        <w:ind w:firstLine="284"/>
        <w:jc w:val="both"/>
        <w:rPr>
          <w:lang w:val="en-US"/>
        </w:rPr>
      </w:pPr>
      <w:r w:rsidRPr="00256FD5">
        <w:rPr>
          <w:lang w:val="en-US"/>
        </w:rPr>
        <w:t>3. is</w:t>
      </w:r>
    </w:p>
    <w:p w:rsidR="00B020E5" w:rsidRPr="00256FD5" w:rsidRDefault="00B020E5" w:rsidP="00FB3C9C">
      <w:pPr>
        <w:ind w:firstLine="284"/>
        <w:jc w:val="both"/>
        <w:rPr>
          <w:lang w:val="en-US"/>
        </w:rPr>
      </w:pPr>
      <w:r w:rsidRPr="00256FD5">
        <w:rPr>
          <w:lang w:val="en-US"/>
        </w:rPr>
        <w:t>4. Has</w:t>
      </w:r>
    </w:p>
    <w:p w:rsidR="00B020E5" w:rsidRPr="00256FD5" w:rsidRDefault="00B020E5" w:rsidP="00FB3C9C">
      <w:pPr>
        <w:jc w:val="both"/>
        <w:rPr>
          <w:lang w:val="en-US"/>
        </w:rPr>
      </w:pPr>
    </w:p>
    <w:p w:rsidR="00B020E5" w:rsidRPr="00256FD5" w:rsidRDefault="00B020E5" w:rsidP="00FB3C9C">
      <w:pPr>
        <w:pStyle w:val="ListParagraph"/>
        <w:jc w:val="both"/>
        <w:rPr>
          <w:b/>
          <w:lang w:val="en-US"/>
        </w:rPr>
      </w:pPr>
      <w:r w:rsidRPr="00256FD5">
        <w:rPr>
          <w:b/>
        </w:rPr>
        <w:t>Тест</w:t>
      </w:r>
      <w:r w:rsidRPr="00256FD5">
        <w:rPr>
          <w:b/>
          <w:lang w:val="en-US"/>
        </w:rPr>
        <w:t xml:space="preserve"> 2</w:t>
      </w:r>
    </w:p>
    <w:p w:rsidR="00B020E5" w:rsidRPr="00256FD5" w:rsidRDefault="00B020E5" w:rsidP="00FB3C9C">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B020E5" w:rsidRPr="00256FD5" w:rsidRDefault="00B020E5" w:rsidP="00FB3C9C">
      <w:pPr>
        <w:jc w:val="both"/>
        <w:rPr>
          <w:lang w:val="en-US"/>
        </w:rPr>
      </w:pPr>
      <w:r w:rsidRPr="00256FD5">
        <w:rPr>
          <w:lang w:val="en-US"/>
        </w:rPr>
        <w:t xml:space="preserve">They looked... the boys who came ... the room. </w:t>
      </w:r>
    </w:p>
    <w:p w:rsidR="00B020E5" w:rsidRPr="00256FD5" w:rsidRDefault="00B020E5" w:rsidP="00FB3C9C">
      <w:pPr>
        <w:ind w:firstLine="284"/>
        <w:jc w:val="both"/>
        <w:rPr>
          <w:lang w:val="en-US"/>
        </w:rPr>
      </w:pPr>
      <w:r w:rsidRPr="00256FD5">
        <w:rPr>
          <w:lang w:val="en-US"/>
        </w:rPr>
        <w:t xml:space="preserve">1. after in 2. to in 3. on at 4. at into </w:t>
      </w:r>
    </w:p>
    <w:p w:rsidR="00B020E5" w:rsidRPr="00507D55" w:rsidRDefault="00B020E5" w:rsidP="00FB3C9C">
      <w:pPr>
        <w:jc w:val="both"/>
        <w:rPr>
          <w:lang w:val="en-US"/>
        </w:rPr>
      </w:pPr>
    </w:p>
    <w:p w:rsidR="00B020E5" w:rsidRPr="00256FD5" w:rsidRDefault="00B020E5" w:rsidP="00FB3C9C">
      <w:pPr>
        <w:jc w:val="both"/>
      </w:pPr>
      <w:r w:rsidRPr="00256FD5">
        <w:t xml:space="preserve">2. Выберите один из вариантов ответа </w:t>
      </w:r>
    </w:p>
    <w:p w:rsidR="00B020E5" w:rsidRPr="00256FD5" w:rsidRDefault="00B020E5"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B020E5" w:rsidRPr="00256FD5" w:rsidRDefault="00B020E5" w:rsidP="00FB3C9C">
      <w:pPr>
        <w:ind w:firstLine="284"/>
        <w:jc w:val="both"/>
      </w:pPr>
      <w:r w:rsidRPr="00256FD5">
        <w:t>1. - , to 2. to, to 3. to, -- 4. -- , on</w:t>
      </w:r>
    </w:p>
    <w:p w:rsidR="00B020E5" w:rsidRDefault="00B020E5" w:rsidP="00FB3C9C">
      <w:pPr>
        <w:jc w:val="both"/>
      </w:pPr>
    </w:p>
    <w:p w:rsidR="00B020E5" w:rsidRPr="00256FD5" w:rsidRDefault="00B020E5" w:rsidP="00FB3C9C">
      <w:pPr>
        <w:jc w:val="both"/>
      </w:pPr>
      <w:r w:rsidRPr="00256FD5">
        <w:t xml:space="preserve">3. Выберите подходящую группу предлогов: </w:t>
      </w:r>
    </w:p>
    <w:p w:rsidR="00B020E5" w:rsidRPr="00256FD5" w:rsidRDefault="00B020E5" w:rsidP="00FB3C9C">
      <w:pPr>
        <w:jc w:val="both"/>
        <w:rPr>
          <w:lang w:val="en-US"/>
        </w:rPr>
      </w:pPr>
      <w:r w:rsidRPr="00256FD5">
        <w:rPr>
          <w:lang w:val="en-US"/>
        </w:rPr>
        <w:t xml:space="preserve">He usually goes ... a walk ... the evening. </w:t>
      </w:r>
    </w:p>
    <w:p w:rsidR="00B020E5" w:rsidRPr="00256FD5" w:rsidRDefault="00B020E5" w:rsidP="00FB3C9C">
      <w:pPr>
        <w:ind w:firstLine="284"/>
        <w:jc w:val="both"/>
        <w:rPr>
          <w:lang w:val="en-US"/>
        </w:rPr>
      </w:pPr>
      <w:r w:rsidRPr="00256FD5">
        <w:rPr>
          <w:lang w:val="en-US"/>
        </w:rPr>
        <w:t xml:space="preserve">1. for on 2. at --- 3. for in 4. to in </w:t>
      </w:r>
    </w:p>
    <w:p w:rsidR="00B020E5" w:rsidRPr="00507D55" w:rsidRDefault="00B020E5" w:rsidP="00FB3C9C">
      <w:pPr>
        <w:jc w:val="both"/>
        <w:rPr>
          <w:lang w:val="en-US"/>
        </w:rPr>
      </w:pPr>
    </w:p>
    <w:p w:rsidR="00B020E5" w:rsidRPr="00256FD5" w:rsidRDefault="00B020E5" w:rsidP="00FB3C9C">
      <w:pPr>
        <w:jc w:val="both"/>
      </w:pPr>
      <w:r w:rsidRPr="00256FD5">
        <w:t xml:space="preserve">4. Выберите один из вариантов ответа </w:t>
      </w:r>
    </w:p>
    <w:p w:rsidR="00B020E5" w:rsidRPr="00E913F1" w:rsidRDefault="00B020E5" w:rsidP="00FB3C9C">
      <w:pPr>
        <w:jc w:val="both"/>
        <w:rPr>
          <w:lang w:val="en-US"/>
        </w:rPr>
      </w:pPr>
      <w:r w:rsidRPr="00E2491F">
        <w:t xml:space="preserve">... </w:t>
      </w:r>
      <w:r w:rsidRPr="00256FD5">
        <w:rPr>
          <w:lang w:val="en-US"/>
        </w:rPr>
        <w:t>nopapersonthetable</w:t>
      </w:r>
      <w:r w:rsidRPr="00E913F1">
        <w:rPr>
          <w:lang w:val="en-US"/>
        </w:rPr>
        <w:t xml:space="preserve">. </w:t>
      </w:r>
    </w:p>
    <w:p w:rsidR="00B020E5" w:rsidRPr="00256FD5" w:rsidRDefault="00B020E5" w:rsidP="00FB3C9C">
      <w:pPr>
        <w:ind w:firstLine="284"/>
        <w:jc w:val="both"/>
      </w:pPr>
      <w:r w:rsidRPr="00256FD5">
        <w:rPr>
          <w:lang w:val="en-US"/>
        </w:rPr>
        <w:t>1. There aren't 2. There is 3. There isn't 4. Thereare</w:t>
      </w:r>
    </w:p>
    <w:p w:rsidR="00B020E5" w:rsidRDefault="00B020E5" w:rsidP="00FB3C9C">
      <w:pPr>
        <w:jc w:val="both"/>
      </w:pPr>
    </w:p>
    <w:p w:rsidR="00B020E5" w:rsidRPr="00256FD5" w:rsidRDefault="00B020E5" w:rsidP="00FB3C9C">
      <w:pPr>
        <w:jc w:val="both"/>
      </w:pPr>
      <w:r w:rsidRPr="00256FD5">
        <w:t xml:space="preserve">5. Вместо пропуска поставьте верный оборот </w:t>
      </w:r>
    </w:p>
    <w:p w:rsidR="00B020E5" w:rsidRPr="00256FD5" w:rsidRDefault="00B020E5" w:rsidP="00FB3C9C">
      <w:pPr>
        <w:jc w:val="both"/>
        <w:rPr>
          <w:lang w:val="en-US"/>
        </w:rPr>
      </w:pPr>
      <w:r w:rsidRPr="00256FD5">
        <w:rPr>
          <w:lang w:val="en-US"/>
        </w:rPr>
        <w:t xml:space="preserve">We went to Scotland last year. … many interesting things to see there. </w:t>
      </w:r>
    </w:p>
    <w:p w:rsidR="00B020E5" w:rsidRPr="00256FD5" w:rsidRDefault="00B020E5" w:rsidP="00FB3C9C">
      <w:pPr>
        <w:ind w:firstLine="284"/>
        <w:jc w:val="both"/>
      </w:pPr>
      <w:r w:rsidRPr="00256FD5">
        <w:rPr>
          <w:lang w:val="en-US"/>
        </w:rPr>
        <w:t>1. There were 2. There was 3. There is 4. Thereare</w:t>
      </w:r>
    </w:p>
    <w:p w:rsidR="00B020E5" w:rsidRDefault="00B020E5" w:rsidP="00FB3C9C">
      <w:pPr>
        <w:jc w:val="both"/>
      </w:pPr>
    </w:p>
    <w:p w:rsidR="00B020E5" w:rsidRPr="00256FD5" w:rsidRDefault="00B020E5" w:rsidP="00FB3C9C">
      <w:pPr>
        <w:jc w:val="both"/>
      </w:pPr>
      <w:r w:rsidRPr="00256FD5">
        <w:t xml:space="preserve">6. Выберите один из вариантов ответа </w:t>
      </w:r>
    </w:p>
    <w:p w:rsidR="00B020E5" w:rsidRPr="00256FD5" w:rsidRDefault="00B020E5" w:rsidP="00FB3C9C">
      <w:pPr>
        <w:jc w:val="both"/>
        <w:rPr>
          <w:lang w:val="en-US"/>
        </w:rPr>
      </w:pPr>
      <w:r w:rsidRPr="00256FD5">
        <w:rPr>
          <w:lang w:val="en-US"/>
        </w:rPr>
        <w:t>Betty asked: „ … I open the window?“</w:t>
      </w:r>
    </w:p>
    <w:p w:rsidR="00B020E5" w:rsidRPr="00256FD5" w:rsidRDefault="00B020E5"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B020E5" w:rsidRDefault="00B020E5" w:rsidP="00FB3C9C">
      <w:pPr>
        <w:jc w:val="both"/>
      </w:pPr>
    </w:p>
    <w:p w:rsidR="00B020E5" w:rsidRPr="00256FD5" w:rsidRDefault="00B020E5" w:rsidP="00FB3C9C">
      <w:pPr>
        <w:jc w:val="both"/>
      </w:pPr>
      <w:r w:rsidRPr="00256FD5">
        <w:t xml:space="preserve">7. Выберите один из вариантов ответа </w:t>
      </w:r>
    </w:p>
    <w:p w:rsidR="00B020E5" w:rsidRPr="00507D55" w:rsidRDefault="00B020E5" w:rsidP="00FB3C9C">
      <w:pPr>
        <w:jc w:val="both"/>
        <w:rPr>
          <w:lang w:val="en-US"/>
        </w:rPr>
      </w:pPr>
      <w:r w:rsidRPr="00507D55">
        <w:rPr>
          <w:lang w:val="en-US"/>
        </w:rPr>
        <w:t xml:space="preserve">… </w:t>
      </w:r>
      <w:r w:rsidRPr="00256FD5">
        <w:rPr>
          <w:lang w:val="en-US"/>
        </w:rPr>
        <w:t>yourfriendspeakFrench</w:t>
      </w:r>
      <w:r w:rsidRPr="00507D55">
        <w:rPr>
          <w:lang w:val="en-US"/>
        </w:rPr>
        <w:t xml:space="preserve">? </w:t>
      </w:r>
    </w:p>
    <w:p w:rsidR="00B020E5" w:rsidRPr="00962290" w:rsidRDefault="00B020E5" w:rsidP="00FB3C9C">
      <w:pPr>
        <w:ind w:firstLine="284"/>
        <w:jc w:val="both"/>
        <w:rPr>
          <w:lang w:val="en-US"/>
        </w:rPr>
      </w:pPr>
      <w:r w:rsidRPr="00962290">
        <w:rPr>
          <w:lang w:val="en-US"/>
        </w:rPr>
        <w:t xml:space="preserve">1. </w:t>
      </w:r>
      <w:r w:rsidRPr="00256FD5">
        <w:rPr>
          <w:lang w:val="en-US"/>
        </w:rPr>
        <w:t>Are</w:t>
      </w:r>
      <w:r w:rsidRPr="00962290">
        <w:rPr>
          <w:lang w:val="en-US"/>
        </w:rPr>
        <w:t xml:space="preserve"> 2. </w:t>
      </w:r>
      <w:r w:rsidRPr="00DF4CC3">
        <w:rPr>
          <w:lang w:val="en-US"/>
        </w:rPr>
        <w:t>Can</w:t>
      </w:r>
      <w:r w:rsidRPr="00962290">
        <w:rPr>
          <w:lang w:val="en-US"/>
        </w:rPr>
        <w:t xml:space="preserve"> 3. </w:t>
      </w:r>
      <w:r w:rsidRPr="00F5217E">
        <w:rPr>
          <w:lang w:val="en-US"/>
        </w:rPr>
        <w:t>Were</w:t>
      </w:r>
      <w:r w:rsidRPr="00962290">
        <w:rPr>
          <w:lang w:val="en-US"/>
        </w:rPr>
        <w:t xml:space="preserve"> 4.</w:t>
      </w:r>
      <w:r w:rsidRPr="00F5217E">
        <w:rPr>
          <w:lang w:val="en-US"/>
        </w:rPr>
        <w:t>Have</w:t>
      </w:r>
    </w:p>
    <w:p w:rsidR="00B020E5" w:rsidRPr="00962290" w:rsidRDefault="00B020E5" w:rsidP="00FB3C9C">
      <w:pPr>
        <w:jc w:val="both"/>
        <w:rPr>
          <w:lang w:val="en-US"/>
        </w:rPr>
      </w:pPr>
    </w:p>
    <w:p w:rsidR="00B020E5" w:rsidRPr="00B11F66" w:rsidRDefault="00B020E5" w:rsidP="00FB3C9C">
      <w:pPr>
        <w:jc w:val="both"/>
      </w:pPr>
      <w:r w:rsidRPr="00B11F66">
        <w:t xml:space="preserve">8. </w:t>
      </w:r>
      <w:r w:rsidRPr="00256FD5">
        <w:t>Выберитеверныйанглийскийэквивалент</w:t>
      </w:r>
      <w:r w:rsidRPr="00B11F66">
        <w:t xml:space="preserve">: </w:t>
      </w:r>
    </w:p>
    <w:p w:rsidR="00B020E5" w:rsidRPr="00256FD5" w:rsidRDefault="00B020E5" w:rsidP="00FB3C9C">
      <w:pPr>
        <w:jc w:val="both"/>
      </w:pPr>
      <w:r w:rsidRPr="00256FD5">
        <w:t xml:space="preserve">Он должен сегодня закончить перевод. </w:t>
      </w:r>
    </w:p>
    <w:p w:rsidR="00B020E5" w:rsidRPr="00256FD5" w:rsidRDefault="00B020E5"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B020E5" w:rsidRPr="00507D55" w:rsidRDefault="00B020E5" w:rsidP="00FB3C9C">
      <w:pPr>
        <w:jc w:val="both"/>
        <w:rPr>
          <w:lang w:val="en-US"/>
        </w:rPr>
      </w:pPr>
    </w:p>
    <w:p w:rsidR="00B020E5" w:rsidRPr="00256FD5" w:rsidRDefault="00B020E5" w:rsidP="00FB3C9C">
      <w:pPr>
        <w:jc w:val="both"/>
      </w:pPr>
      <w:r w:rsidRPr="00256FD5">
        <w:t xml:space="preserve">9. Выберите верный английский эквивалент </w:t>
      </w:r>
    </w:p>
    <w:p w:rsidR="00B020E5" w:rsidRPr="00256FD5" w:rsidRDefault="00B020E5" w:rsidP="00FB3C9C">
      <w:pPr>
        <w:jc w:val="both"/>
      </w:pPr>
      <w:r w:rsidRPr="00256FD5">
        <w:t xml:space="preserve">Ему не нужно идти в школу завтра. </w:t>
      </w:r>
    </w:p>
    <w:p w:rsidR="00B020E5" w:rsidRPr="00256FD5" w:rsidRDefault="00B020E5"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B020E5" w:rsidRPr="00507D55" w:rsidRDefault="00B020E5" w:rsidP="00FB3C9C">
      <w:pPr>
        <w:jc w:val="both"/>
        <w:rPr>
          <w:lang w:val="en-US"/>
        </w:rPr>
      </w:pPr>
    </w:p>
    <w:p w:rsidR="00B020E5" w:rsidRPr="00256FD5" w:rsidRDefault="00B020E5" w:rsidP="00FB3C9C">
      <w:pPr>
        <w:jc w:val="both"/>
        <w:rPr>
          <w:lang w:val="en-US"/>
        </w:rPr>
      </w:pPr>
      <w:r w:rsidRPr="00256FD5">
        <w:rPr>
          <w:lang w:val="en-US"/>
        </w:rPr>
        <w:t xml:space="preserve">10. </w:t>
      </w:r>
      <w:r w:rsidRPr="00256FD5">
        <w:t>Выберитенужнуюформуприлагательного</w:t>
      </w:r>
    </w:p>
    <w:p w:rsidR="00B020E5" w:rsidRPr="00256FD5" w:rsidRDefault="00B020E5" w:rsidP="00FB3C9C">
      <w:pPr>
        <w:jc w:val="both"/>
        <w:rPr>
          <w:lang w:val="en-US"/>
        </w:rPr>
      </w:pPr>
      <w:r w:rsidRPr="00256FD5">
        <w:rPr>
          <w:lang w:val="en-US"/>
        </w:rPr>
        <w:t xml:space="preserve"> This summer is … than last summer. </w:t>
      </w:r>
    </w:p>
    <w:p w:rsidR="00B020E5" w:rsidRPr="00256FD5" w:rsidRDefault="00B020E5" w:rsidP="00FB3C9C">
      <w:pPr>
        <w:ind w:firstLine="284"/>
        <w:jc w:val="both"/>
        <w:rPr>
          <w:b/>
          <w:lang w:val="en-US"/>
        </w:rPr>
      </w:pPr>
      <w:r w:rsidRPr="00256FD5">
        <w:rPr>
          <w:lang w:val="en-US"/>
        </w:rPr>
        <w:t>1. hot 2. the hottest 3. hotter 4. more hot</w:t>
      </w:r>
    </w:p>
    <w:p w:rsidR="00B020E5" w:rsidRPr="00256FD5" w:rsidRDefault="00B020E5" w:rsidP="00FB3C9C">
      <w:pPr>
        <w:widowControl/>
        <w:autoSpaceDE/>
        <w:autoSpaceDN/>
        <w:adjustRightInd/>
        <w:ind w:firstLine="708"/>
        <w:rPr>
          <w:b/>
          <w:i/>
          <w:shd w:val="clear" w:color="auto" w:fill="FFFFFF"/>
          <w:lang w:val="en-US" w:eastAsia="en-US"/>
        </w:rPr>
      </w:pPr>
    </w:p>
    <w:p w:rsidR="00B020E5" w:rsidRPr="00256FD5" w:rsidRDefault="00B020E5" w:rsidP="00FB3C9C">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B020E5" w:rsidRPr="00256FD5" w:rsidRDefault="00B020E5" w:rsidP="00FB3C9C">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B020E5" w:rsidRPr="00256FD5" w:rsidRDefault="00B020E5" w:rsidP="00FB3C9C">
      <w:pPr>
        <w:pStyle w:val="NormalWeb"/>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B020E5" w:rsidRPr="00256FD5" w:rsidRDefault="00B020E5" w:rsidP="00FB3C9C">
      <w:pPr>
        <w:pStyle w:val="NormalWeb"/>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B020E5" w:rsidRPr="00FB3C9C" w:rsidRDefault="00B020E5" w:rsidP="00FB3C9C">
      <w:pPr>
        <w:pStyle w:val="NormalWeb"/>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FB3C9C">
        <w:rPr>
          <w:rFonts w:ascii="Times New Roman" w:hAnsi="Times New Roman"/>
          <w:color w:val="auto"/>
          <w:sz w:val="24"/>
          <w:szCs w:val="24"/>
        </w:rPr>
        <w:t>(</w:t>
      </w:r>
      <w:r w:rsidRPr="00256FD5">
        <w:rPr>
          <w:rFonts w:ascii="Times New Roman" w:hAnsi="Times New Roman"/>
          <w:color w:val="auto"/>
          <w:sz w:val="24"/>
          <w:szCs w:val="24"/>
          <w:lang w:val="en-US"/>
        </w:rPr>
        <w:t>her</w:t>
      </w:r>
      <w:r w:rsidRPr="00FB3C9C">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FB3C9C">
        <w:rPr>
          <w:rFonts w:ascii="Times New Roman" w:hAnsi="Times New Roman"/>
          <w:color w:val="auto"/>
          <w:sz w:val="24"/>
          <w:szCs w:val="24"/>
        </w:rPr>
        <w:t>).</w:t>
      </w:r>
    </w:p>
    <w:p w:rsidR="00B020E5" w:rsidRPr="00EA5D93" w:rsidRDefault="00B020E5" w:rsidP="00FB3C9C">
      <w:pPr>
        <w:pStyle w:val="NormalWeb"/>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B020E5" w:rsidRPr="00256FD5" w:rsidRDefault="00B020E5" w:rsidP="00FB3C9C">
      <w:pPr>
        <w:widowControl/>
        <w:shd w:val="clear" w:color="auto" w:fill="FFFFFF"/>
        <w:rPr>
          <w:b/>
          <w:lang w:eastAsia="en-US"/>
        </w:rPr>
      </w:pPr>
      <w:r w:rsidRPr="00256FD5">
        <w:rPr>
          <w:lang w:val="en-US"/>
        </w:rPr>
        <w:t>Iworkformymother</w:t>
      </w:r>
      <w:r w:rsidRPr="00A975C9">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B020E5" w:rsidRPr="00256FD5" w:rsidRDefault="00B020E5"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B020E5" w:rsidRPr="00256FD5" w:rsidRDefault="00B020E5" w:rsidP="00FB3C9C">
      <w:pPr>
        <w:rPr>
          <w:lang w:val="en-US"/>
        </w:rPr>
      </w:pPr>
      <w:r w:rsidRPr="00256FD5">
        <w:rPr>
          <w:lang w:val="en-US"/>
        </w:rPr>
        <w:t xml:space="preserve">1. </w:t>
      </w:r>
      <w:r w:rsidRPr="00256FD5">
        <w:rPr>
          <w:lang w:val="en-GB"/>
        </w:rPr>
        <w:t>We work every day</w:t>
      </w:r>
      <w:r w:rsidRPr="00256FD5">
        <w:rPr>
          <w:lang w:val="en-US"/>
        </w:rPr>
        <w:t>.</w:t>
      </w:r>
    </w:p>
    <w:p w:rsidR="00B020E5" w:rsidRPr="00256FD5" w:rsidRDefault="00B020E5" w:rsidP="00FB3C9C">
      <w:pPr>
        <w:rPr>
          <w:lang w:val="en-US" w:eastAsia="en-US"/>
        </w:rPr>
      </w:pPr>
      <w:r w:rsidRPr="00256FD5">
        <w:rPr>
          <w:lang w:val="en-GB"/>
        </w:rPr>
        <w:t>2. I write a letter;</w:t>
      </w:r>
    </w:p>
    <w:p w:rsidR="00B020E5" w:rsidRPr="00256FD5" w:rsidRDefault="00B020E5"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B020E5" w:rsidRPr="00256FD5" w:rsidRDefault="00B020E5" w:rsidP="00FB3C9C">
      <w:pPr>
        <w:pStyle w:val="NormalWeb"/>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B020E5" w:rsidRPr="00256FD5" w:rsidRDefault="00B020E5" w:rsidP="00FB3C9C">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B020E5" w:rsidRPr="00256FD5" w:rsidRDefault="00B020E5" w:rsidP="00FB3C9C">
      <w:pPr>
        <w:widowControl/>
        <w:shd w:val="clear" w:color="auto" w:fill="FFFFFF"/>
        <w:autoSpaceDE/>
        <w:autoSpaceDN/>
        <w:adjustRightInd/>
        <w:rPr>
          <w:lang w:val="en-US"/>
        </w:rPr>
      </w:pPr>
      <w:r w:rsidRPr="00256FD5">
        <w:rPr>
          <w:lang w:val="en-US"/>
        </w:rPr>
        <w:t>1. Joshua _____ Marco´son.</w:t>
      </w:r>
    </w:p>
    <w:p w:rsidR="00B020E5" w:rsidRPr="00256FD5" w:rsidRDefault="00B020E5" w:rsidP="00FB3C9C">
      <w:pPr>
        <w:widowControl/>
        <w:shd w:val="clear" w:color="auto" w:fill="FFFFFF"/>
        <w:autoSpaceDE/>
        <w:autoSpaceDN/>
        <w:adjustRightInd/>
        <w:rPr>
          <w:lang w:val="en-US"/>
        </w:rPr>
      </w:pPr>
      <w:r w:rsidRPr="00256FD5">
        <w:rPr>
          <w:lang w:val="en-US"/>
        </w:rPr>
        <w:t>2. Patty´s mother _____ Joshua´s sister.</w:t>
      </w:r>
    </w:p>
    <w:p w:rsidR="00B020E5" w:rsidRPr="00256FD5" w:rsidRDefault="00B020E5" w:rsidP="00FB3C9C">
      <w:pPr>
        <w:widowControl/>
        <w:shd w:val="clear" w:color="auto" w:fill="FFFFFF"/>
        <w:autoSpaceDE/>
        <w:autoSpaceDN/>
        <w:adjustRightInd/>
        <w:rPr>
          <w:lang w:val="en-US"/>
        </w:rPr>
      </w:pPr>
      <w:r w:rsidRPr="00256FD5">
        <w:rPr>
          <w:lang w:val="en-US"/>
        </w:rPr>
        <w:t>3. Beatriz and Marcos _____ their grandparents.</w:t>
      </w:r>
    </w:p>
    <w:p w:rsidR="00B020E5" w:rsidRPr="00256FD5" w:rsidRDefault="00B020E5" w:rsidP="00FB3C9C">
      <w:pPr>
        <w:widowControl/>
        <w:shd w:val="clear" w:color="auto" w:fill="FFFFFF"/>
        <w:autoSpaceDE/>
        <w:autoSpaceDN/>
        <w:adjustRightInd/>
      </w:pPr>
      <w:r w:rsidRPr="00256FD5">
        <w:t>4. They _____ Cristina´sparents.</w:t>
      </w:r>
    </w:p>
    <w:p w:rsidR="00B020E5" w:rsidRPr="00256FD5" w:rsidRDefault="00B020E5"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B020E5" w:rsidRPr="00256FD5" w:rsidRDefault="00B020E5" w:rsidP="00FB3C9C">
      <w:pPr>
        <w:pStyle w:val="NormalWeb"/>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B020E5" w:rsidRPr="00256FD5" w:rsidRDefault="00B020E5"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B020E5" w:rsidRPr="00256FD5" w:rsidRDefault="00B020E5"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B020E5" w:rsidRPr="00256FD5" w:rsidRDefault="00B020E5"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B020E5" w:rsidRPr="00256FD5" w:rsidRDefault="00B020E5"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B020E5" w:rsidRPr="00256FD5" w:rsidRDefault="00B020E5" w:rsidP="00FB3C9C">
      <w:pPr>
        <w:pStyle w:val="NormalWeb"/>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B020E5" w:rsidRPr="00256FD5" w:rsidRDefault="00B020E5" w:rsidP="00FB3C9C">
      <w:pPr>
        <w:pStyle w:val="NormalWeb"/>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B020E5" w:rsidRPr="00256FD5" w:rsidRDefault="00B020E5" w:rsidP="00FB3C9C">
      <w:pPr>
        <w:pStyle w:val="NormalWeb"/>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B020E5" w:rsidRPr="00256FD5" w:rsidRDefault="00B020E5" w:rsidP="00FB3C9C">
      <w:pPr>
        <w:widowControl/>
        <w:autoSpaceDE/>
        <w:autoSpaceDN/>
        <w:adjustRightInd/>
        <w:ind w:firstLine="708"/>
        <w:rPr>
          <w:b/>
          <w:i/>
          <w:shd w:val="clear" w:color="auto" w:fill="FFFFFF"/>
          <w:lang w:eastAsia="en-US"/>
        </w:rPr>
      </w:pPr>
    </w:p>
    <w:p w:rsidR="00B020E5" w:rsidRPr="00256FD5" w:rsidRDefault="00B020E5"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B020E5" w:rsidRPr="00256FD5" w:rsidRDefault="00B020E5" w:rsidP="004D3BCC">
      <w:pPr>
        <w:pStyle w:val="ListParagraph"/>
        <w:numPr>
          <w:ilvl w:val="0"/>
          <w:numId w:val="15"/>
        </w:numPr>
        <w:rPr>
          <w:b/>
          <w:lang w:eastAsia="en-US"/>
        </w:rPr>
      </w:pPr>
      <w:r w:rsidRPr="00256FD5">
        <w:rPr>
          <w:b/>
          <w:lang w:eastAsia="en-US"/>
        </w:rPr>
        <w:t>Прочитайте, переведите и сделайте резюме к тексту</w:t>
      </w:r>
    </w:p>
    <w:p w:rsidR="00B020E5" w:rsidRPr="00256FD5" w:rsidRDefault="00B020E5" w:rsidP="00FB3C9C">
      <w:pPr>
        <w:widowControl/>
        <w:autoSpaceDE/>
        <w:autoSpaceDN/>
        <w:adjustRightInd/>
        <w:ind w:left="-108" w:firstLine="108"/>
        <w:jc w:val="center"/>
        <w:rPr>
          <w:lang w:val="en-US"/>
        </w:rPr>
      </w:pPr>
      <w:r w:rsidRPr="00256FD5">
        <w:rPr>
          <w:b/>
          <w:bCs/>
          <w:lang w:val="en-GB"/>
        </w:rPr>
        <w:t>Political System of Great Britain</w:t>
      </w:r>
    </w:p>
    <w:p w:rsidR="00B020E5" w:rsidRPr="00256FD5" w:rsidRDefault="00B020E5" w:rsidP="00FB3C9C">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B020E5" w:rsidRPr="00256FD5" w:rsidRDefault="00B020E5" w:rsidP="004D3BCC">
      <w:pPr>
        <w:pStyle w:val="ListParagraph"/>
        <w:numPr>
          <w:ilvl w:val="0"/>
          <w:numId w:val="15"/>
        </w:numPr>
        <w:rPr>
          <w:b/>
        </w:rPr>
      </w:pPr>
      <w:r w:rsidRPr="00256FD5">
        <w:rPr>
          <w:b/>
        </w:rPr>
        <w:t>Переведите на английский язык:</w:t>
      </w:r>
    </w:p>
    <w:p w:rsidR="00B020E5" w:rsidRPr="00256FD5" w:rsidRDefault="00B020E5" w:rsidP="004D3BCC">
      <w:pPr>
        <w:pStyle w:val="ListParagraph"/>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B020E5" w:rsidRPr="00256FD5" w:rsidRDefault="00B020E5" w:rsidP="004D3BCC">
      <w:pPr>
        <w:pStyle w:val="ListParagraph"/>
        <w:numPr>
          <w:ilvl w:val="0"/>
          <w:numId w:val="16"/>
        </w:numPr>
      </w:pPr>
      <w:r w:rsidRPr="00256FD5">
        <w:t>Английский язык  - язык политики и дипломатии, науки и техники, бизнеса и торговли, спорта и поп-музыки</w:t>
      </w:r>
    </w:p>
    <w:p w:rsidR="00B020E5" w:rsidRPr="00256FD5" w:rsidRDefault="00B020E5" w:rsidP="004D3BCC">
      <w:pPr>
        <w:pStyle w:val="ListParagraph"/>
        <w:numPr>
          <w:ilvl w:val="0"/>
          <w:numId w:val="16"/>
        </w:numPr>
      </w:pPr>
      <w:r w:rsidRPr="00256FD5">
        <w:t>Соединенные Штаты Америки являются федеративной республикой</w:t>
      </w:r>
    </w:p>
    <w:p w:rsidR="00B020E5" w:rsidRPr="00FD7068" w:rsidRDefault="00B020E5" w:rsidP="004D3BCC">
      <w:pPr>
        <w:pStyle w:val="ListParagraph"/>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B020E5" w:rsidRPr="00D87978" w:rsidRDefault="00B020E5" w:rsidP="00FB3C9C">
      <w:pPr>
        <w:widowControl/>
        <w:autoSpaceDE/>
        <w:autoSpaceDN/>
        <w:adjustRightInd/>
        <w:ind w:firstLine="708"/>
        <w:rPr>
          <w:b/>
          <w:i/>
          <w:shd w:val="clear" w:color="auto" w:fill="FFFFFF"/>
          <w:lang w:eastAsia="en-US"/>
        </w:rPr>
      </w:pPr>
    </w:p>
    <w:p w:rsidR="00B020E5" w:rsidRPr="00DC11F5" w:rsidRDefault="00B020E5" w:rsidP="008D2B4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0E5" w:rsidRPr="000F0F00" w:rsidRDefault="00B020E5" w:rsidP="008D2B4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0E5" w:rsidRPr="00DC11F5" w:rsidRDefault="00B020E5" w:rsidP="00FB3C9C">
      <w:pPr>
        <w:ind w:firstLine="708"/>
        <w:rPr>
          <w:b/>
          <w:bCs/>
          <w:i/>
          <w:iCs/>
          <w:highlight w:val="white"/>
        </w:rPr>
      </w:pPr>
    </w:p>
    <w:p w:rsidR="00B020E5" w:rsidRPr="00773DBC" w:rsidRDefault="00B020E5" w:rsidP="006B2153">
      <w:pPr>
        <w:pStyle w:val="ListParagraph"/>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B020E5" w:rsidRPr="005603AC" w:rsidRDefault="00B020E5" w:rsidP="007819A5">
      <w:pPr>
        <w:pStyle w:val="ListParagraph"/>
        <w:jc w:val="center"/>
        <w:rPr>
          <w:b/>
          <w:i/>
        </w:rPr>
      </w:pPr>
      <w:r w:rsidRPr="005603AC">
        <w:rPr>
          <w:b/>
          <w:i/>
        </w:rPr>
        <w:t>7.1 Основная учебная литература:</w:t>
      </w:r>
    </w:p>
    <w:p w:rsidR="00B020E5" w:rsidRPr="00043650" w:rsidRDefault="00B020E5" w:rsidP="007819A5">
      <w:pPr>
        <w:pStyle w:val="ListParagraph"/>
        <w:jc w:val="both"/>
        <w:rPr>
          <w:iCs/>
        </w:rPr>
      </w:pPr>
      <w:r>
        <w:rPr>
          <w:iCs/>
        </w:rPr>
        <w:t xml:space="preserve">1. </w:t>
      </w:r>
      <w:r w:rsidRPr="00043650">
        <w:rPr>
          <w:iCs/>
        </w:rPr>
        <w:t>Турук, И. Ф. EnglishforStudentsofManagement : учебно-методический комплекс / И. Ф. Турук,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авторизир. пользователей</w:t>
      </w:r>
    </w:p>
    <w:p w:rsidR="00B020E5" w:rsidRPr="00043650" w:rsidRDefault="00B020E5" w:rsidP="007819A5">
      <w:pPr>
        <w:pStyle w:val="ListParagraph"/>
        <w:jc w:val="both"/>
        <w:rPr>
          <w:iCs/>
        </w:rPr>
      </w:pPr>
      <w:r>
        <w:rPr>
          <w:iCs/>
        </w:rPr>
        <w:t xml:space="preserve">2. </w:t>
      </w:r>
      <w:r w:rsidRPr="00043650">
        <w:rPr>
          <w:iCs/>
        </w:rPr>
        <w:t>Ильчинская Е.П., Толмачева И.А. ImproveyourEnglish. - Электроизолятор: ГГХПИ, 2013.</w:t>
      </w:r>
    </w:p>
    <w:p w:rsidR="00B020E5" w:rsidRPr="00043650" w:rsidRDefault="00B020E5" w:rsidP="007819A5">
      <w:pPr>
        <w:pStyle w:val="ListParagraph"/>
        <w:jc w:val="both"/>
        <w:rPr>
          <w:iCs/>
        </w:rPr>
      </w:pPr>
      <w:r>
        <w:rPr>
          <w:iCs/>
        </w:rPr>
        <w:t xml:space="preserve">3. </w:t>
      </w:r>
      <w:r w:rsidRPr="00043650">
        <w:rPr>
          <w:iCs/>
        </w:rPr>
        <w:t>Иванова, С. Г. Englishforcrisismanagement : учебное пособие / С. Г. Иванова, Н. Ю. Шпекторова. — Оренбург : Оренбургский государственный университет, ЭБС АСВ, 2010. — 169 c. — ISBN 2227-8397. — Текст : электронный // Электронно-библиотечная система IPR BOOKS : [сайт]. — URL: http://www.iprbookshop.ru/30048.html (дата обращения: 25.04.2021). — Режим доступа: для авторизир. пользователей</w:t>
      </w:r>
    </w:p>
    <w:p w:rsidR="00B020E5" w:rsidRDefault="00B020E5" w:rsidP="00FB3C9C">
      <w:pPr>
        <w:tabs>
          <w:tab w:val="left" w:pos="-142"/>
        </w:tabs>
        <w:ind w:left="502"/>
        <w:jc w:val="center"/>
        <w:rPr>
          <w:i/>
        </w:rPr>
      </w:pPr>
    </w:p>
    <w:p w:rsidR="00B020E5" w:rsidRPr="007819A5" w:rsidRDefault="00B020E5" w:rsidP="00FB3C9C">
      <w:pPr>
        <w:tabs>
          <w:tab w:val="left" w:pos="-142"/>
        </w:tabs>
        <w:ind w:left="502"/>
        <w:jc w:val="center"/>
        <w:rPr>
          <w:b/>
        </w:rPr>
      </w:pPr>
      <w:r w:rsidRPr="007819A5">
        <w:rPr>
          <w:b/>
          <w:i/>
        </w:rPr>
        <w:t>7.2 Дополнительная учебная литература:</w:t>
      </w:r>
    </w:p>
    <w:p w:rsidR="00B020E5" w:rsidRPr="00043650" w:rsidRDefault="00B020E5" w:rsidP="007819A5">
      <w:pPr>
        <w:pStyle w:val="ListParagraph"/>
        <w:jc w:val="both"/>
        <w:rPr>
          <w:iCs/>
        </w:rPr>
      </w:pPr>
      <w:r>
        <w:rPr>
          <w:iCs/>
        </w:rPr>
        <w:t xml:space="preserve">4. </w:t>
      </w:r>
      <w:r w:rsidRPr="00043650">
        <w:rPr>
          <w:iCs/>
        </w:rPr>
        <w:t>Бонк Н.А., Котий Г.А., Лукьянова Н.А. Учебник английского языка. В 2-х ч. – Переиздание. – М.: Деконт+ - ГИС, 2015 .</w:t>
      </w:r>
    </w:p>
    <w:p w:rsidR="00B020E5" w:rsidRPr="00043650" w:rsidRDefault="00B020E5" w:rsidP="007819A5">
      <w:pPr>
        <w:pStyle w:val="ListParagraph"/>
        <w:jc w:val="both"/>
        <w:rPr>
          <w:iCs/>
        </w:rPr>
      </w:pPr>
      <w:r>
        <w:rPr>
          <w:iCs/>
        </w:rPr>
        <w:t xml:space="preserve">5. </w:t>
      </w:r>
      <w:r w:rsidRPr="00043650">
        <w:rPr>
          <w:iCs/>
        </w:rPr>
        <w:t>Голоусова, Е. С. Кросс-культурный менеджмент = Cross-culturalmanagement : учебное пособие / Е. С. Голоусова.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авторизир. пользователей</w:t>
      </w:r>
    </w:p>
    <w:p w:rsidR="00B020E5" w:rsidRPr="00043650" w:rsidRDefault="00B020E5" w:rsidP="007819A5">
      <w:pPr>
        <w:pStyle w:val="ListParagraph"/>
        <w:jc w:val="both"/>
        <w:rPr>
          <w:iCs/>
        </w:rPr>
      </w:pPr>
      <w:r>
        <w:rPr>
          <w:iCs/>
        </w:rPr>
        <w:t xml:space="preserve">6. </w:t>
      </w:r>
      <w:r w:rsidRPr="00043650">
        <w:rPr>
          <w:iCs/>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B020E5" w:rsidRPr="00043650" w:rsidRDefault="00B020E5" w:rsidP="007819A5">
      <w:pPr>
        <w:pStyle w:val="ListParagraph"/>
        <w:jc w:val="both"/>
        <w:rPr>
          <w:iCs/>
        </w:rPr>
      </w:pPr>
      <w:r>
        <w:rPr>
          <w:iCs/>
        </w:rPr>
        <w:t xml:space="preserve">7. </w:t>
      </w:r>
      <w:r w:rsidRPr="00043650">
        <w:rPr>
          <w:iCs/>
        </w:rPr>
        <w:t>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B020E5" w:rsidRPr="00043650" w:rsidRDefault="00B020E5" w:rsidP="007819A5">
      <w:pPr>
        <w:pStyle w:val="ListParagraph"/>
        <w:jc w:val="both"/>
        <w:rPr>
          <w:iCs/>
        </w:rPr>
      </w:pPr>
      <w:r>
        <w:rPr>
          <w:iCs/>
        </w:rPr>
        <w:t xml:space="preserve">8. </w:t>
      </w:r>
      <w:r w:rsidRPr="00043650">
        <w:rPr>
          <w:iCs/>
        </w:rPr>
        <w:t>ProfessionalEnglishforFutureTourismManagers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авторизир. пользователей</w:t>
      </w:r>
    </w:p>
    <w:p w:rsidR="00B020E5" w:rsidRPr="00043650" w:rsidRDefault="00B020E5" w:rsidP="007819A5">
      <w:pPr>
        <w:pStyle w:val="ListParagraph"/>
        <w:jc w:val="both"/>
        <w:rPr>
          <w:iCs/>
        </w:rPr>
      </w:pPr>
      <w:r>
        <w:rPr>
          <w:iCs/>
        </w:rPr>
        <w:t xml:space="preserve">9. </w:t>
      </w:r>
      <w:r w:rsidRPr="00043650">
        <w:rPr>
          <w:iCs/>
        </w:rPr>
        <w:t>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B020E5" w:rsidRPr="00362BE5" w:rsidRDefault="00B020E5" w:rsidP="007819A5">
      <w:pPr>
        <w:pStyle w:val="ListParagraph"/>
        <w:jc w:val="both"/>
        <w:rPr>
          <w:iCs/>
        </w:rPr>
      </w:pPr>
    </w:p>
    <w:p w:rsidR="00B020E5" w:rsidRPr="00F15D2C" w:rsidRDefault="00B020E5" w:rsidP="00824571">
      <w:pPr>
        <w:pStyle w:val="ListParagraph"/>
        <w:rPr>
          <w:b/>
          <w:iCs/>
          <w:lang w:val="en-US"/>
        </w:rPr>
      </w:pPr>
      <w:r w:rsidRPr="00F15D2C">
        <w:rPr>
          <w:b/>
          <w:iCs/>
          <w:lang w:val="en-US"/>
        </w:rPr>
        <w:t xml:space="preserve">7.3. </w:t>
      </w:r>
      <w:r w:rsidRPr="00F15D2C">
        <w:rPr>
          <w:b/>
          <w:iCs/>
        </w:rPr>
        <w:t>Периодическиеиздания</w:t>
      </w:r>
    </w:p>
    <w:p w:rsidR="00B020E5" w:rsidRPr="00043650" w:rsidRDefault="00B020E5" w:rsidP="00824571">
      <w:pPr>
        <w:pStyle w:val="ListParagraph"/>
        <w:rPr>
          <w:iCs/>
          <w:lang w:val="en-US"/>
        </w:rPr>
      </w:pPr>
      <w:r w:rsidRPr="00043650">
        <w:rPr>
          <w:iCs/>
          <w:lang w:val="en-US"/>
        </w:rPr>
        <w:t>1.</w:t>
      </w:r>
      <w:r w:rsidRPr="00043650">
        <w:rPr>
          <w:iCs/>
          <w:lang w:val="en-US"/>
        </w:rPr>
        <w:tab/>
        <w:t>USA Today</w:t>
      </w:r>
    </w:p>
    <w:p w:rsidR="00B020E5" w:rsidRPr="00043650" w:rsidRDefault="00B020E5" w:rsidP="00824571">
      <w:pPr>
        <w:pStyle w:val="ListParagraph"/>
        <w:rPr>
          <w:iCs/>
          <w:lang w:val="en-US"/>
        </w:rPr>
      </w:pPr>
      <w:r w:rsidRPr="00043650">
        <w:rPr>
          <w:iCs/>
          <w:lang w:val="en-US"/>
        </w:rPr>
        <w:t>2.</w:t>
      </w:r>
      <w:r w:rsidRPr="00043650">
        <w:rPr>
          <w:iCs/>
          <w:lang w:val="en-US"/>
        </w:rPr>
        <w:tab/>
        <w:t>The New York Times</w:t>
      </w:r>
    </w:p>
    <w:p w:rsidR="00B020E5" w:rsidRPr="00362BE5" w:rsidRDefault="00B020E5" w:rsidP="00824571">
      <w:pPr>
        <w:pStyle w:val="ListParagraph"/>
        <w:rPr>
          <w:iCs/>
          <w:lang w:val="en-US"/>
        </w:rPr>
      </w:pPr>
      <w:r w:rsidRPr="00362BE5">
        <w:rPr>
          <w:iCs/>
          <w:lang w:val="en-US"/>
        </w:rPr>
        <w:t>3.</w:t>
      </w:r>
      <w:r w:rsidRPr="00362BE5">
        <w:rPr>
          <w:iCs/>
          <w:lang w:val="en-US"/>
        </w:rPr>
        <w:tab/>
        <w:t>The Washington Post</w:t>
      </w:r>
    </w:p>
    <w:p w:rsidR="00B020E5" w:rsidRPr="00362BE5" w:rsidRDefault="00B020E5" w:rsidP="00824571">
      <w:pPr>
        <w:pStyle w:val="ListParagraph"/>
        <w:rPr>
          <w:iCs/>
          <w:lang w:val="en-US"/>
        </w:rPr>
      </w:pPr>
      <w:r w:rsidRPr="00362BE5">
        <w:rPr>
          <w:iCs/>
          <w:lang w:val="en-US"/>
        </w:rPr>
        <w:t>4.</w:t>
      </w:r>
      <w:r w:rsidRPr="00362BE5">
        <w:rPr>
          <w:iCs/>
          <w:lang w:val="en-US"/>
        </w:rPr>
        <w:tab/>
        <w:t>The guardian</w:t>
      </w:r>
    </w:p>
    <w:p w:rsidR="00B020E5" w:rsidRPr="00773DBC" w:rsidRDefault="00B020E5" w:rsidP="00FB3C9C">
      <w:pPr>
        <w:tabs>
          <w:tab w:val="left" w:pos="1701"/>
        </w:tabs>
        <w:ind w:left="851" w:firstLine="490"/>
      </w:pPr>
    </w:p>
    <w:p w:rsidR="00B020E5" w:rsidRDefault="00B020E5" w:rsidP="006B2153">
      <w:pPr>
        <w:pStyle w:val="ListParagraph"/>
        <w:numPr>
          <w:ilvl w:val="0"/>
          <w:numId w:val="34"/>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20E5" w:rsidRPr="00773DBC" w:rsidRDefault="00B020E5" w:rsidP="004D3BCC">
      <w:pPr>
        <w:pStyle w:val="ListParagraph"/>
        <w:numPr>
          <w:ilvl w:val="0"/>
          <w:numId w:val="2"/>
        </w:numPr>
      </w:pPr>
      <w:r w:rsidRPr="00773DBC">
        <w:rPr>
          <w:color w:val="333333"/>
          <w:shd w:val="clear" w:color="auto" w:fill="FFFFFF"/>
        </w:rPr>
        <w:t>www.iprbookshop.ru</w:t>
      </w:r>
    </w:p>
    <w:p w:rsidR="00B020E5" w:rsidRDefault="00B020E5" w:rsidP="004D3BCC">
      <w:pPr>
        <w:pStyle w:val="ListParagraph"/>
        <w:numPr>
          <w:ilvl w:val="0"/>
          <w:numId w:val="2"/>
        </w:numPr>
      </w:pPr>
      <w:r w:rsidRPr="00773DBC">
        <w:t xml:space="preserve">www.elibraru.ru </w:t>
      </w:r>
    </w:p>
    <w:p w:rsidR="00B020E5" w:rsidRPr="005536BD" w:rsidRDefault="00B020E5" w:rsidP="004D3BCC">
      <w:pPr>
        <w:pStyle w:val="ListParagraph"/>
        <w:numPr>
          <w:ilvl w:val="0"/>
          <w:numId w:val="2"/>
        </w:numPr>
        <w:shd w:val="clear" w:color="auto" w:fill="FFFFFF"/>
      </w:pPr>
      <w:r w:rsidRPr="00773DBC">
        <w:t>www.</w:t>
      </w:r>
      <w:hyperlink r:id="rId7" w:tgtFrame="_blank" w:history="1">
        <w:r w:rsidRPr="005536BD">
          <w:t>English-test.net</w:t>
        </w:r>
      </w:hyperlink>
    </w:p>
    <w:p w:rsidR="00B020E5" w:rsidRDefault="00B020E5" w:rsidP="004D3BCC">
      <w:pPr>
        <w:pStyle w:val="ListParagraph"/>
        <w:numPr>
          <w:ilvl w:val="0"/>
          <w:numId w:val="2"/>
        </w:numPr>
        <w:shd w:val="clear" w:color="auto" w:fill="FFFFFF"/>
      </w:pPr>
      <w:r w:rsidRPr="00773DBC">
        <w:t>www.</w:t>
      </w:r>
      <w:hyperlink r:id="rId8" w:tgtFrame="_blank" w:history="1">
        <w:r w:rsidRPr="007C40CD">
          <w:rPr>
            <w:lang w:val="en-US"/>
          </w:rPr>
          <w:t>Tolearnenglish.com</w:t>
        </w:r>
      </w:hyperlink>
    </w:p>
    <w:p w:rsidR="00B020E5" w:rsidRPr="001362BF" w:rsidRDefault="00B020E5" w:rsidP="004D3BCC">
      <w:pPr>
        <w:pStyle w:val="ListParagraph"/>
        <w:numPr>
          <w:ilvl w:val="0"/>
          <w:numId w:val="2"/>
        </w:numPr>
        <w:shd w:val="clear" w:color="auto" w:fill="FFFFFF"/>
      </w:pPr>
      <w:r w:rsidRPr="00773DBC">
        <w:t>www.</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B020E5" w:rsidRPr="001362BF" w:rsidRDefault="00B020E5" w:rsidP="004D3BCC">
      <w:pPr>
        <w:pStyle w:val="ListParagraph"/>
        <w:numPr>
          <w:ilvl w:val="0"/>
          <w:numId w:val="2"/>
        </w:numPr>
        <w:tabs>
          <w:tab w:val="left" w:pos="7020"/>
        </w:tabs>
        <w:jc w:val="both"/>
        <w:textAlignment w:val="center"/>
      </w:pPr>
      <w:hyperlink r:id="rId10" w:tgtFrame="_blank" w:history="1">
        <w:r w:rsidRPr="001362BF">
          <w:rPr>
            <w:color w:val="000000"/>
          </w:rPr>
          <w:t>www.macmillanenglish.com</w:t>
        </w:r>
      </w:hyperlink>
    </w:p>
    <w:p w:rsidR="00B020E5" w:rsidRPr="001362BF" w:rsidRDefault="00B020E5" w:rsidP="004D3BCC">
      <w:pPr>
        <w:pStyle w:val="ListParagraph"/>
        <w:numPr>
          <w:ilvl w:val="0"/>
          <w:numId w:val="2"/>
        </w:numPr>
        <w:tabs>
          <w:tab w:val="left" w:pos="7020"/>
        </w:tabs>
        <w:jc w:val="both"/>
      </w:pPr>
      <w:hyperlink r:id="rId11" w:history="1">
        <w:r w:rsidRPr="001362BF">
          <w:rPr>
            <w:lang w:val="en-US"/>
          </w:rPr>
          <w:t>www</w:t>
        </w:r>
        <w:r w:rsidRPr="001362BF">
          <w:t>.</w:t>
        </w:r>
        <w:r w:rsidRPr="001362BF">
          <w:rPr>
            <w:lang w:val="en-US"/>
          </w:rPr>
          <w:t>bbc</w:t>
        </w:r>
        <w:r w:rsidRPr="001362BF">
          <w:t>.</w:t>
        </w:r>
        <w:r w:rsidRPr="001362BF">
          <w:rPr>
            <w:lang w:val="en-US"/>
          </w:rPr>
          <w:t>co</w:t>
        </w:r>
        <w:r w:rsidRPr="001362BF">
          <w:t>.</w:t>
        </w:r>
        <w:r w:rsidRPr="001362BF">
          <w:rPr>
            <w:lang w:val="en-US"/>
          </w:rPr>
          <w:t>uk</w:t>
        </w:r>
        <w:r w:rsidRPr="001362BF">
          <w:t>/</w:t>
        </w:r>
        <w:r w:rsidRPr="001362BF">
          <w:rPr>
            <w:lang w:val="en-US"/>
          </w:rPr>
          <w:t>worldservice</w:t>
        </w:r>
        <w:r w:rsidRPr="001362BF">
          <w:t>/</w:t>
        </w:r>
        <w:r w:rsidRPr="001362BF">
          <w:rPr>
            <w:lang w:val="en-US"/>
          </w:rPr>
          <w:t>learningenglish</w:t>
        </w:r>
      </w:hyperlink>
    </w:p>
    <w:p w:rsidR="00B020E5" w:rsidRPr="001362BF" w:rsidRDefault="00B020E5" w:rsidP="004D3BCC">
      <w:pPr>
        <w:pStyle w:val="ListParagraph"/>
        <w:numPr>
          <w:ilvl w:val="0"/>
          <w:numId w:val="2"/>
        </w:numPr>
        <w:tabs>
          <w:tab w:val="left" w:pos="7020"/>
        </w:tabs>
        <w:jc w:val="both"/>
      </w:pPr>
      <w:hyperlink r:id="rId12" w:history="1">
        <w:r w:rsidRPr="001362BF">
          <w:rPr>
            <w:lang w:val="en-US"/>
          </w:rPr>
          <w:t>www</w:t>
        </w:r>
        <w:r w:rsidRPr="001362BF">
          <w:t>.</w:t>
        </w:r>
        <w:r w:rsidRPr="001362BF">
          <w:rPr>
            <w:lang w:val="en-US"/>
          </w:rPr>
          <w:t>britishcouncil</w:t>
        </w:r>
        <w:r w:rsidRPr="001362BF">
          <w:t>.</w:t>
        </w:r>
        <w:r w:rsidRPr="001362BF">
          <w:rPr>
            <w:lang w:val="en-US"/>
          </w:rPr>
          <w:t>org</w:t>
        </w:r>
        <w:r w:rsidRPr="001362BF">
          <w:t>/</w:t>
        </w:r>
        <w:r w:rsidRPr="001362BF">
          <w:rPr>
            <w:lang w:val="en-US"/>
          </w:rPr>
          <w:t>learning</w:t>
        </w:r>
        <w:r w:rsidRPr="001362BF">
          <w:t>-</w:t>
        </w:r>
        <w:r w:rsidRPr="001362BF">
          <w:rPr>
            <w:lang w:val="en-US"/>
          </w:rPr>
          <w:t>elt</w:t>
        </w:r>
        <w:r w:rsidRPr="001362BF">
          <w:t>-</w:t>
        </w:r>
        <w:r w:rsidRPr="001362BF">
          <w:rPr>
            <w:lang w:val="en-US"/>
          </w:rPr>
          <w:t>resources</w:t>
        </w:r>
        <w:r w:rsidRPr="001362BF">
          <w:t>.</w:t>
        </w:r>
        <w:r w:rsidRPr="001362BF">
          <w:rPr>
            <w:lang w:val="en-US"/>
          </w:rPr>
          <w:t>htm</w:t>
        </w:r>
      </w:hyperlink>
    </w:p>
    <w:p w:rsidR="00B020E5" w:rsidRPr="001362BF" w:rsidRDefault="00B020E5" w:rsidP="004D3BCC">
      <w:pPr>
        <w:pStyle w:val="ListParagraph"/>
        <w:numPr>
          <w:ilvl w:val="0"/>
          <w:numId w:val="2"/>
        </w:numPr>
        <w:tabs>
          <w:tab w:val="left" w:pos="7020"/>
        </w:tabs>
        <w:jc w:val="both"/>
        <w:rPr>
          <w:lang w:val="en-US"/>
        </w:rPr>
      </w:pPr>
      <w:hyperlink r:id="rId13" w:history="1">
        <w:r w:rsidRPr="001362BF">
          <w:rPr>
            <w:lang w:val="en-US"/>
          </w:rPr>
          <w:t>www.handoutsonline.com</w:t>
        </w:r>
      </w:hyperlink>
    </w:p>
    <w:p w:rsidR="00B020E5" w:rsidRPr="001362BF" w:rsidRDefault="00B020E5" w:rsidP="004D3BCC">
      <w:pPr>
        <w:pStyle w:val="ListParagraph"/>
        <w:numPr>
          <w:ilvl w:val="0"/>
          <w:numId w:val="2"/>
        </w:numPr>
        <w:tabs>
          <w:tab w:val="left" w:pos="7020"/>
        </w:tabs>
        <w:jc w:val="both"/>
        <w:rPr>
          <w:lang w:val="en-US"/>
        </w:rPr>
      </w:pPr>
      <w:hyperlink r:id="rId14" w:history="1">
        <w:r w:rsidRPr="001362BF">
          <w:rPr>
            <w:lang w:val="en-US"/>
          </w:rPr>
          <w:t>www.enlish-to-go.com</w:t>
        </w:r>
      </w:hyperlink>
      <w:r w:rsidRPr="001362BF">
        <w:rPr>
          <w:lang w:val="en-US"/>
        </w:rPr>
        <w:t xml:space="preserve"> (for teachers and students)</w:t>
      </w:r>
    </w:p>
    <w:p w:rsidR="00B020E5" w:rsidRPr="001362BF" w:rsidRDefault="00B020E5" w:rsidP="004D3BCC">
      <w:pPr>
        <w:pStyle w:val="ListParagraph"/>
        <w:numPr>
          <w:ilvl w:val="0"/>
          <w:numId w:val="2"/>
        </w:numPr>
        <w:tabs>
          <w:tab w:val="left" w:pos="7020"/>
        </w:tabs>
        <w:jc w:val="both"/>
        <w:rPr>
          <w:lang w:val="en-US"/>
        </w:rPr>
      </w:pPr>
      <w:hyperlink r:id="rId15" w:history="1">
        <w:r w:rsidRPr="001362BF">
          <w:rPr>
            <w:lang w:val="en-US"/>
          </w:rPr>
          <w:t>www.bbc.co.uk/videonation</w:t>
        </w:r>
      </w:hyperlink>
      <w:r w:rsidRPr="001362BF">
        <w:rPr>
          <w:lang w:val="en-US"/>
        </w:rPr>
        <w:t xml:space="preserve"> (authentic video clips on a variety of topics)</w:t>
      </w:r>
    </w:p>
    <w:p w:rsidR="00B020E5" w:rsidRDefault="00B020E5" w:rsidP="004D3BCC">
      <w:pPr>
        <w:pStyle w:val="ListParagraph"/>
        <w:numPr>
          <w:ilvl w:val="0"/>
          <w:numId w:val="2"/>
        </w:numPr>
        <w:tabs>
          <w:tab w:val="left" w:pos="7020"/>
        </w:tabs>
        <w:jc w:val="both"/>
      </w:pPr>
      <w:hyperlink r:id="rId16" w:history="1">
        <w:r w:rsidRPr="001362BF">
          <w:rPr>
            <w:lang w:val="en-US"/>
          </w:rPr>
          <w:t>www</w:t>
        </w:r>
        <w:r w:rsidRPr="001362BF">
          <w:t>.</w:t>
        </w:r>
        <w:r w:rsidRPr="001362BF">
          <w:rPr>
            <w:lang w:val="en-US"/>
          </w:rPr>
          <w:t>icons</w:t>
        </w:r>
        <w:r w:rsidRPr="001362BF">
          <w:t>.</w:t>
        </w:r>
        <w:r w:rsidRPr="001362BF">
          <w:rPr>
            <w:lang w:val="en-US"/>
          </w:rPr>
          <w:t>org</w:t>
        </w:r>
        <w:r w:rsidRPr="001362BF">
          <w:t>.</w:t>
        </w:r>
        <w:r w:rsidRPr="001362BF">
          <w:rPr>
            <w:lang w:val="en-US"/>
          </w:rPr>
          <w:t>uk</w:t>
        </w:r>
      </w:hyperlink>
    </w:p>
    <w:p w:rsidR="00B020E5" w:rsidRPr="001362BF" w:rsidRDefault="00B020E5" w:rsidP="004D3BCC">
      <w:pPr>
        <w:pStyle w:val="ListParagraph"/>
        <w:numPr>
          <w:ilvl w:val="0"/>
          <w:numId w:val="2"/>
        </w:numPr>
        <w:tabs>
          <w:tab w:val="left" w:pos="7020"/>
        </w:tabs>
        <w:jc w:val="both"/>
      </w:pPr>
      <w:r w:rsidRPr="00116AE6">
        <w:t>КонсультантПлюс, Гарант</w:t>
      </w:r>
    </w:p>
    <w:p w:rsidR="00B020E5" w:rsidRDefault="00B020E5" w:rsidP="00FB3C9C">
      <w:pPr>
        <w:pStyle w:val="ListParagraph"/>
        <w:shd w:val="clear" w:color="auto" w:fill="FFFFFF"/>
        <w:ind w:left="1353"/>
      </w:pPr>
    </w:p>
    <w:p w:rsidR="00B020E5" w:rsidRPr="00773DBC" w:rsidRDefault="00B020E5" w:rsidP="006B2153">
      <w:pPr>
        <w:pStyle w:val="ListParagraph"/>
        <w:numPr>
          <w:ilvl w:val="0"/>
          <w:numId w:val="34"/>
        </w:numPr>
        <w:jc w:val="both"/>
        <w:rPr>
          <w:b/>
          <w:i/>
        </w:rPr>
      </w:pPr>
      <w:r w:rsidRPr="00773DBC">
        <w:rPr>
          <w:b/>
          <w:i/>
        </w:rPr>
        <w:t>Методические указания для обучающихся по освоению дисциплины (модуля)</w:t>
      </w:r>
    </w:p>
    <w:p w:rsidR="00B020E5" w:rsidRPr="00256FD5" w:rsidRDefault="00B020E5"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0E5" w:rsidRPr="00DC11F5" w:rsidRDefault="00B020E5" w:rsidP="00FB3C9C">
      <w:pPr>
        <w:ind w:firstLine="360"/>
        <w:jc w:val="both"/>
      </w:pPr>
      <w:r w:rsidRPr="00DC11F5">
        <w:t>Самостоятельная работа студентов складывается из следующих составляющих:</w:t>
      </w:r>
    </w:p>
    <w:p w:rsidR="00B020E5" w:rsidRPr="00DC11F5" w:rsidRDefault="00B020E5" w:rsidP="004D3BCC">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020E5" w:rsidRPr="00DC11F5" w:rsidRDefault="00B020E5" w:rsidP="004D3BCC">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020E5" w:rsidRPr="00DC11F5" w:rsidRDefault="00B020E5" w:rsidP="004D3BCC">
      <w:pPr>
        <w:numPr>
          <w:ilvl w:val="0"/>
          <w:numId w:val="18"/>
        </w:numPr>
        <w:tabs>
          <w:tab w:val="left" w:pos="720"/>
        </w:tabs>
        <w:ind w:left="720" w:hanging="360"/>
        <w:jc w:val="both"/>
      </w:pPr>
      <w:r w:rsidRPr="00DC11F5">
        <w:t>выполнение самостоятельных практических работ;</w:t>
      </w:r>
    </w:p>
    <w:p w:rsidR="00B020E5" w:rsidRPr="00DC11F5" w:rsidRDefault="00B020E5" w:rsidP="004D3BCC">
      <w:pPr>
        <w:numPr>
          <w:ilvl w:val="0"/>
          <w:numId w:val="18"/>
        </w:numPr>
        <w:tabs>
          <w:tab w:val="left" w:pos="720"/>
        </w:tabs>
        <w:ind w:left="720" w:hanging="360"/>
        <w:jc w:val="both"/>
      </w:pPr>
      <w:r w:rsidRPr="00DC11F5">
        <w:t>подготовка к  экзаменам (зачетам)  непосредственно перед ними.</w:t>
      </w:r>
    </w:p>
    <w:p w:rsidR="00B020E5" w:rsidRDefault="00B020E5"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B020E5" w:rsidRPr="00256FD5" w:rsidRDefault="00B020E5"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20E5" w:rsidRPr="00256FD5" w:rsidRDefault="00B020E5"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B020E5" w:rsidRPr="005710F7" w:rsidRDefault="00B020E5"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20E5" w:rsidRPr="005710F7" w:rsidRDefault="00B020E5"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0E5" w:rsidRPr="005710F7" w:rsidRDefault="00B020E5"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20E5" w:rsidRPr="00DC11F5" w:rsidRDefault="00B020E5"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20E5" w:rsidRPr="00256FD5" w:rsidRDefault="00B020E5" w:rsidP="00FB3C9C">
      <w:pPr>
        <w:jc w:val="both"/>
      </w:pPr>
    </w:p>
    <w:p w:rsidR="00B020E5" w:rsidRPr="006967DD" w:rsidRDefault="00B020E5"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0E5" w:rsidRDefault="00B020E5" w:rsidP="00FB3C9C">
      <w:pPr>
        <w:jc w:val="both"/>
      </w:pPr>
    </w:p>
    <w:p w:rsidR="00B020E5" w:rsidRPr="008D2B45" w:rsidRDefault="00B020E5" w:rsidP="00FB3C9C">
      <w:pPr>
        <w:jc w:val="both"/>
      </w:pPr>
      <w:r w:rsidRPr="008D2B45">
        <w:t>1.</w:t>
      </w:r>
      <w:r w:rsidRPr="00DC11F5">
        <w:t>Операционнаясистема</w:t>
      </w:r>
      <w:r w:rsidRPr="008D2B45">
        <w:t xml:space="preserve"> </w:t>
      </w:r>
      <w:r w:rsidRPr="00DC11F5">
        <w:rPr>
          <w:lang w:val="en-US"/>
        </w:rPr>
        <w:t>Microsoft</w:t>
      </w:r>
      <w:r w:rsidRPr="008D2B45">
        <w:t xml:space="preserve"> </w:t>
      </w:r>
      <w:r w:rsidRPr="00DC11F5">
        <w:rPr>
          <w:lang w:val="en-US"/>
        </w:rPr>
        <w:t>Windows</w:t>
      </w:r>
    </w:p>
    <w:p w:rsidR="00B020E5" w:rsidRPr="008D2B45" w:rsidRDefault="00B020E5" w:rsidP="00FB3C9C">
      <w:pPr>
        <w:jc w:val="both"/>
      </w:pPr>
      <w:r w:rsidRPr="008D2B45">
        <w:t>2.</w:t>
      </w:r>
      <w:r w:rsidRPr="00DC11F5">
        <w:rPr>
          <w:lang w:val="en-US"/>
        </w:rPr>
        <w:t>Microsoft</w:t>
      </w:r>
      <w:r w:rsidRPr="008D2B45">
        <w:t xml:space="preserve"> </w:t>
      </w:r>
      <w:r w:rsidRPr="00DC11F5">
        <w:rPr>
          <w:lang w:val="en-US"/>
        </w:rPr>
        <w:t>Office</w:t>
      </w:r>
      <w:r w:rsidRPr="008D2B45">
        <w:t xml:space="preserve"> 2010-2016</w:t>
      </w:r>
    </w:p>
    <w:p w:rsidR="00B020E5" w:rsidRPr="008D2B45" w:rsidRDefault="00B020E5" w:rsidP="00FB3C9C">
      <w:pPr>
        <w:jc w:val="both"/>
      </w:pPr>
      <w:r w:rsidRPr="008D2B45">
        <w:t>3.</w:t>
      </w:r>
      <w:r w:rsidRPr="00DC11F5">
        <w:t>Антивирус</w:t>
      </w:r>
      <w:r w:rsidRPr="008D2B45">
        <w:t xml:space="preserve"> </w:t>
      </w:r>
      <w:r w:rsidRPr="00DC11F5">
        <w:rPr>
          <w:lang w:val="en-US"/>
        </w:rPr>
        <w:t>Kaspersky</w:t>
      </w:r>
      <w:r w:rsidRPr="008D2B45">
        <w:t xml:space="preserve"> </w:t>
      </w:r>
      <w:r w:rsidRPr="00DC11F5">
        <w:rPr>
          <w:lang w:val="en-US"/>
        </w:rPr>
        <w:t>Endpoint</w:t>
      </w:r>
      <w:r w:rsidRPr="008D2B45">
        <w:t xml:space="preserve"> </w:t>
      </w:r>
      <w:r w:rsidRPr="00DC11F5">
        <w:rPr>
          <w:lang w:val="en-US"/>
        </w:rPr>
        <w:t>Security</w:t>
      </w:r>
    </w:p>
    <w:p w:rsidR="00B020E5" w:rsidRPr="008D2B45" w:rsidRDefault="00B020E5" w:rsidP="00FB3C9C">
      <w:pPr>
        <w:jc w:val="both"/>
      </w:pPr>
      <w:r w:rsidRPr="008D2B45">
        <w:t>4.</w:t>
      </w:r>
      <w:r w:rsidRPr="00DC11F5">
        <w:t>Программадляработыс</w:t>
      </w:r>
      <w:r w:rsidRPr="00DC11F5">
        <w:rPr>
          <w:lang w:val="en-US"/>
        </w:rPr>
        <w:t>pdf</w:t>
      </w:r>
      <w:r w:rsidRPr="00DC11F5">
        <w:t>файлами</w:t>
      </w:r>
      <w:r w:rsidRPr="00DC11F5">
        <w:rPr>
          <w:lang w:val="en-US"/>
        </w:rPr>
        <w:t>AdobeReader</w:t>
      </w:r>
    </w:p>
    <w:p w:rsidR="00B020E5" w:rsidRPr="00DC11F5" w:rsidRDefault="00B020E5" w:rsidP="00FB3C9C">
      <w:pPr>
        <w:jc w:val="both"/>
      </w:pPr>
      <w:r w:rsidRPr="00DC11F5">
        <w:t>5.Архиватор 7-</w:t>
      </w:r>
      <w:r w:rsidRPr="00DC11F5">
        <w:rPr>
          <w:lang w:val="en-US"/>
        </w:rPr>
        <w:t>zip</w:t>
      </w:r>
    </w:p>
    <w:p w:rsidR="00B020E5" w:rsidRPr="00DC11F5" w:rsidRDefault="00B020E5" w:rsidP="00FB3C9C">
      <w:pPr>
        <w:jc w:val="both"/>
      </w:pPr>
      <w:r w:rsidRPr="00DC11F5">
        <w:t>6.Справочно-правовая система КонсультантПлюс</w:t>
      </w:r>
    </w:p>
    <w:p w:rsidR="00B020E5" w:rsidRPr="00DC11F5" w:rsidRDefault="00B020E5" w:rsidP="00FB3C9C">
      <w:pPr>
        <w:jc w:val="both"/>
        <w:rPr>
          <w:b/>
          <w:bCs/>
          <w:i/>
          <w:iCs/>
        </w:rPr>
      </w:pPr>
      <w:r w:rsidRPr="00DC11F5">
        <w:t>7.Справочно-правовая система Гарант</w:t>
      </w:r>
    </w:p>
    <w:p w:rsidR="00B020E5" w:rsidRDefault="00B020E5" w:rsidP="00FB3C9C">
      <w:pPr>
        <w:ind w:firstLine="708"/>
      </w:pPr>
    </w:p>
    <w:p w:rsidR="00B020E5" w:rsidRPr="006967DD" w:rsidRDefault="00B020E5"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B020E5" w:rsidRPr="00DC11F5" w:rsidRDefault="00B020E5" w:rsidP="00FB3C9C">
      <w:pPr>
        <w:ind w:left="720"/>
        <w:contextualSpacing/>
        <w:jc w:val="both"/>
      </w:pPr>
      <w:r w:rsidRPr="00DC11F5">
        <w:t>1.Проектор, ноутбук</w:t>
      </w:r>
    </w:p>
    <w:p w:rsidR="00B020E5" w:rsidRPr="00DC11F5" w:rsidRDefault="00B020E5" w:rsidP="00FB3C9C">
      <w:pPr>
        <w:ind w:left="720"/>
        <w:contextualSpacing/>
        <w:jc w:val="both"/>
      </w:pPr>
      <w:r w:rsidRPr="00DC11F5">
        <w:t xml:space="preserve">2.Проекционный экран </w:t>
      </w:r>
    </w:p>
    <w:p w:rsidR="00B020E5" w:rsidRPr="00256FD5" w:rsidRDefault="00B020E5" w:rsidP="00FB3C9C">
      <w:pPr>
        <w:pStyle w:val="ListParagraph"/>
        <w:jc w:val="both"/>
      </w:pPr>
      <w:r>
        <w:t>3</w:t>
      </w:r>
      <w:r w:rsidRPr="00256FD5">
        <w:t>.Колонки.</w:t>
      </w:r>
    </w:p>
    <w:p w:rsidR="00B020E5" w:rsidRPr="00256FD5" w:rsidRDefault="00B020E5" w:rsidP="00FB3C9C">
      <w:pPr>
        <w:pStyle w:val="ListParagraph"/>
        <w:jc w:val="both"/>
      </w:pPr>
      <w:r>
        <w:t>4</w:t>
      </w:r>
      <w:r w:rsidRPr="00256FD5">
        <w:t>. Телевизор.</w:t>
      </w:r>
    </w:p>
    <w:p w:rsidR="00B020E5" w:rsidRDefault="00B020E5" w:rsidP="00FB3C9C">
      <w:pPr>
        <w:pStyle w:val="ListParagraph"/>
        <w:jc w:val="both"/>
      </w:pPr>
      <w:r>
        <w:t>5</w:t>
      </w:r>
      <w:r w:rsidRPr="00256FD5">
        <w:t xml:space="preserve">. </w:t>
      </w:r>
      <w:r w:rsidRPr="00256FD5">
        <w:rPr>
          <w:lang w:val="en-US"/>
        </w:rPr>
        <w:t>DVD</w:t>
      </w:r>
      <w:r w:rsidRPr="00507D55">
        <w:t xml:space="preserve"> – </w:t>
      </w:r>
      <w:r w:rsidRPr="00256FD5">
        <w:t>проигрыватель</w:t>
      </w:r>
    </w:p>
    <w:p w:rsidR="00B020E5" w:rsidRPr="00256FD5" w:rsidRDefault="00B020E5" w:rsidP="00FB3C9C">
      <w:pPr>
        <w:pStyle w:val="ListParagraph"/>
        <w:jc w:val="both"/>
      </w:pPr>
    </w:p>
    <w:p w:rsidR="00B020E5" w:rsidRPr="006967DD" w:rsidRDefault="00B020E5" w:rsidP="00FB3C9C">
      <w:pPr>
        <w:ind w:left="360"/>
        <w:jc w:val="both"/>
        <w:rPr>
          <w:b/>
          <w:i/>
        </w:rPr>
      </w:pPr>
      <w:r w:rsidRPr="00B11F66">
        <w:rPr>
          <w:b/>
          <w:i/>
        </w:rPr>
        <w:t>12. Образовательные технологии, используемые при освоении дисциплины</w:t>
      </w:r>
    </w:p>
    <w:p w:rsidR="00B020E5" w:rsidRPr="00DC11F5" w:rsidRDefault="00B020E5"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0E5" w:rsidRPr="00DC11F5" w:rsidRDefault="00B020E5"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0E5" w:rsidRDefault="00B020E5" w:rsidP="00FB3C9C">
      <w:pPr>
        <w:tabs>
          <w:tab w:val="center" w:pos="4536"/>
          <w:tab w:val="right" w:pos="9072"/>
        </w:tabs>
        <w:ind w:firstLine="273"/>
        <w:jc w:val="both"/>
        <w:rPr>
          <w:b/>
        </w:rPr>
      </w:pPr>
    </w:p>
    <w:p w:rsidR="00B020E5" w:rsidRPr="00256FD5" w:rsidRDefault="00B020E5"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B020E5" w:rsidRPr="00DC11F5" w:rsidRDefault="00B020E5" w:rsidP="00FB3C9C">
      <w:pPr>
        <w:tabs>
          <w:tab w:val="center" w:pos="4536"/>
          <w:tab w:val="right" w:pos="9072"/>
        </w:tabs>
      </w:pPr>
      <w:r w:rsidRPr="00DC11F5">
        <w:t>- практические занятия;</w:t>
      </w:r>
    </w:p>
    <w:p w:rsidR="00B020E5" w:rsidRPr="00DC11F5" w:rsidRDefault="00B020E5" w:rsidP="00FB3C9C">
      <w:pPr>
        <w:tabs>
          <w:tab w:val="center" w:pos="4536"/>
          <w:tab w:val="right" w:pos="9072"/>
        </w:tabs>
      </w:pPr>
      <w:r w:rsidRPr="00DC11F5">
        <w:t>- контрольные опросы;</w:t>
      </w:r>
    </w:p>
    <w:p w:rsidR="00B020E5" w:rsidRPr="00DC11F5" w:rsidRDefault="00B020E5" w:rsidP="00FB3C9C">
      <w:pPr>
        <w:tabs>
          <w:tab w:val="center" w:pos="4536"/>
          <w:tab w:val="right" w:pos="9072"/>
        </w:tabs>
      </w:pPr>
      <w:r w:rsidRPr="00DC11F5">
        <w:t>- консультации;</w:t>
      </w:r>
    </w:p>
    <w:p w:rsidR="00B020E5" w:rsidRPr="00DC11F5" w:rsidRDefault="00B020E5" w:rsidP="00FB3C9C">
      <w:pPr>
        <w:tabs>
          <w:tab w:val="center" w:pos="4536"/>
          <w:tab w:val="right" w:pos="9072"/>
        </w:tabs>
      </w:pPr>
      <w:r w:rsidRPr="00DC11F5">
        <w:t>- самостоятельная работа с учебной литературой;</w:t>
      </w:r>
    </w:p>
    <w:p w:rsidR="00B020E5" w:rsidRPr="003F4282" w:rsidRDefault="00B020E5" w:rsidP="00FB3C9C">
      <w:pPr>
        <w:tabs>
          <w:tab w:val="center" w:pos="4536"/>
          <w:tab w:val="right" w:pos="9072"/>
        </w:tabs>
      </w:pPr>
      <w:r w:rsidRPr="00DC11F5">
        <w:t>- подготовка и обсуждение</w:t>
      </w:r>
      <w:r>
        <w:t xml:space="preserve"> презентаций.</w:t>
      </w:r>
    </w:p>
    <w:p w:rsidR="00B020E5" w:rsidRDefault="00B020E5" w:rsidP="00FB3C9C">
      <w:pPr>
        <w:tabs>
          <w:tab w:val="center" w:pos="4536"/>
          <w:tab w:val="right" w:pos="9072"/>
        </w:tabs>
        <w:rPr>
          <w:b/>
        </w:rPr>
      </w:pPr>
    </w:p>
    <w:p w:rsidR="00B020E5" w:rsidRPr="00256FD5" w:rsidRDefault="00B020E5" w:rsidP="00FB3C9C">
      <w:pPr>
        <w:tabs>
          <w:tab w:val="center" w:pos="4536"/>
          <w:tab w:val="right" w:pos="9072"/>
        </w:tabs>
        <w:ind w:firstLine="273"/>
        <w:rPr>
          <w:b/>
        </w:rPr>
      </w:pPr>
      <w:r w:rsidRPr="00256FD5">
        <w:rPr>
          <w:b/>
        </w:rPr>
        <w:t>12.2. Активные и интерактивные  методы и формы обучения</w:t>
      </w:r>
    </w:p>
    <w:p w:rsidR="00B020E5" w:rsidRPr="00256FD5" w:rsidRDefault="00B020E5"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B020E5" w:rsidRPr="00256FD5" w:rsidRDefault="00B020E5" w:rsidP="00FB3C9C">
      <w:pPr>
        <w:tabs>
          <w:tab w:val="center" w:pos="4536"/>
          <w:tab w:val="right" w:pos="9072"/>
        </w:tabs>
        <w:rPr>
          <w:i/>
        </w:rPr>
      </w:pPr>
      <w:r w:rsidRPr="00256FD5">
        <w:rPr>
          <w:i/>
        </w:rPr>
        <w:t>- творческие задания</w:t>
      </w:r>
    </w:p>
    <w:p w:rsidR="00B020E5" w:rsidRPr="00256FD5" w:rsidRDefault="00B020E5" w:rsidP="00FB3C9C">
      <w:pPr>
        <w:tabs>
          <w:tab w:val="center" w:pos="4536"/>
          <w:tab w:val="right" w:pos="9072"/>
        </w:tabs>
        <w:rPr>
          <w:i/>
        </w:rPr>
      </w:pPr>
      <w:r w:rsidRPr="00256FD5">
        <w:rPr>
          <w:i/>
        </w:rPr>
        <w:t>- беседа</w:t>
      </w:r>
    </w:p>
    <w:p w:rsidR="00B020E5" w:rsidRPr="00256FD5" w:rsidRDefault="00B020E5" w:rsidP="00FB3C9C">
      <w:pPr>
        <w:tabs>
          <w:tab w:val="center" w:pos="4536"/>
          <w:tab w:val="right" w:pos="9072"/>
        </w:tabs>
        <w:rPr>
          <w:i/>
        </w:rPr>
      </w:pPr>
      <w:r w:rsidRPr="00256FD5">
        <w:rPr>
          <w:i/>
        </w:rPr>
        <w:t>- коммуникативные ситуации</w:t>
      </w:r>
    </w:p>
    <w:p w:rsidR="00B020E5" w:rsidRDefault="00B020E5" w:rsidP="00FB3C9C">
      <w:pPr>
        <w:tabs>
          <w:tab w:val="center" w:pos="4536"/>
          <w:tab w:val="right" w:pos="9072"/>
        </w:tabs>
        <w:rPr>
          <w:i/>
        </w:rPr>
      </w:pPr>
      <w:r w:rsidRPr="00256FD5">
        <w:rPr>
          <w:i/>
        </w:rPr>
        <w:t>- коммуникативные ситуационные задачи</w:t>
      </w: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Pr="00F15D2C" w:rsidRDefault="00B020E5" w:rsidP="00125C14">
      <w:pPr>
        <w:jc w:val="right"/>
      </w:pPr>
      <w:r w:rsidRPr="00F15D2C">
        <w:t xml:space="preserve">Приложение </w:t>
      </w:r>
    </w:p>
    <w:p w:rsidR="00B020E5" w:rsidRPr="00F15D2C" w:rsidRDefault="00B020E5" w:rsidP="00125C14">
      <w:pPr>
        <w:jc w:val="right"/>
      </w:pPr>
    </w:p>
    <w:p w:rsidR="00B020E5" w:rsidRPr="00F15D2C" w:rsidRDefault="00B020E5" w:rsidP="00125C14">
      <w:pPr>
        <w:jc w:val="right"/>
      </w:pPr>
    </w:p>
    <w:p w:rsidR="00B020E5" w:rsidRPr="00F15D2C" w:rsidRDefault="00B020E5" w:rsidP="00125C14">
      <w:pPr>
        <w:jc w:val="center"/>
      </w:pPr>
    </w:p>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Pr>
        <w:spacing w:line="360" w:lineRule="auto"/>
        <w:jc w:val="center"/>
        <w:rPr>
          <w:b/>
        </w:rPr>
      </w:pPr>
      <w:r w:rsidRPr="00F15D2C">
        <w:rPr>
          <w:b/>
        </w:rPr>
        <w:t xml:space="preserve">ФОНД ОЦЕНОЧНЫХ СРЕДСТВ </w:t>
      </w:r>
    </w:p>
    <w:p w:rsidR="00B020E5" w:rsidRPr="00F15D2C" w:rsidRDefault="00B020E5" w:rsidP="00125C14">
      <w:pPr>
        <w:spacing w:line="360" w:lineRule="auto"/>
        <w:jc w:val="center"/>
        <w:rPr>
          <w:b/>
        </w:rPr>
      </w:pPr>
      <w:r w:rsidRPr="00F15D2C">
        <w:rPr>
          <w:b/>
        </w:rPr>
        <w:t>ДЛЯ ПРОВЕДЕНИЯ ПРОМЕЖУТОЧНОЙ АТТЕСТАЦИИ</w:t>
      </w:r>
    </w:p>
    <w:p w:rsidR="00B020E5" w:rsidRPr="00F15D2C" w:rsidRDefault="00B020E5" w:rsidP="00125C14">
      <w:pPr>
        <w:spacing w:line="360" w:lineRule="auto"/>
        <w:jc w:val="center"/>
        <w:rPr>
          <w:b/>
        </w:rPr>
      </w:pPr>
      <w:r w:rsidRPr="00F15D2C">
        <w:rPr>
          <w:b/>
        </w:rPr>
        <w:t>ПО ДИСЦИПЛИНЕ</w:t>
      </w:r>
    </w:p>
    <w:p w:rsidR="00B020E5" w:rsidRPr="00F15D2C" w:rsidRDefault="00B020E5" w:rsidP="00125C14">
      <w:pPr>
        <w:jc w:val="center"/>
      </w:pPr>
    </w:p>
    <w:p w:rsidR="00B020E5" w:rsidRPr="00F15D2C" w:rsidRDefault="00B020E5" w:rsidP="00125C14">
      <w:pPr>
        <w:jc w:val="center"/>
      </w:pPr>
    </w:p>
    <w:p w:rsidR="00B020E5" w:rsidRPr="00F15D2C" w:rsidRDefault="00B020E5" w:rsidP="00125C14">
      <w:pPr>
        <w:jc w:val="center"/>
        <w:rPr>
          <w:b/>
        </w:rPr>
      </w:pPr>
      <w:r w:rsidRPr="00F15D2C">
        <w:rPr>
          <w:b/>
        </w:rPr>
        <w:t>«Английский язык»</w:t>
      </w:r>
    </w:p>
    <w:p w:rsidR="00B020E5" w:rsidRPr="00F15D2C" w:rsidRDefault="00B020E5" w:rsidP="00125C14">
      <w:pPr>
        <w:jc w:val="cente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4D3BCC">
      <w:pPr>
        <w:widowControl/>
        <w:numPr>
          <w:ilvl w:val="0"/>
          <w:numId w:val="19"/>
        </w:numPr>
        <w:autoSpaceDE/>
        <w:adjustRightInd/>
        <w:jc w:val="both"/>
        <w:rPr>
          <w:b/>
        </w:rPr>
      </w:pPr>
      <w:r>
        <w:rPr>
          <w:b/>
        </w:rPr>
        <w:t>Паспорт компетенций</w:t>
      </w:r>
    </w:p>
    <w:p w:rsidR="00B020E5" w:rsidRDefault="00B020E5" w:rsidP="00125C1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4"/>
        <w:gridCol w:w="1842"/>
        <w:gridCol w:w="4959"/>
      </w:tblGrid>
      <w:tr w:rsidR="00B020E5" w:rsidTr="00125C14">
        <w:trPr>
          <w:trHeight w:val="726"/>
        </w:trPr>
        <w:tc>
          <w:tcPr>
            <w:tcW w:w="3085" w:type="dxa"/>
          </w:tcPr>
          <w:p w:rsidR="00B020E5" w:rsidRDefault="00B020E5">
            <w:pPr>
              <w:spacing w:line="276" w:lineRule="auto"/>
              <w:jc w:val="both"/>
              <w:rPr>
                <w:lang w:eastAsia="en-US"/>
              </w:rPr>
            </w:pPr>
            <w:r>
              <w:rPr>
                <w:lang w:eastAsia="en-US"/>
              </w:rPr>
              <w:t>Код оцениваемой компетенции (или её части)</w:t>
            </w:r>
          </w:p>
        </w:tc>
        <w:tc>
          <w:tcPr>
            <w:tcW w:w="1843" w:type="dxa"/>
          </w:tcPr>
          <w:p w:rsidR="00B020E5" w:rsidRDefault="00B020E5">
            <w:pPr>
              <w:spacing w:line="276" w:lineRule="auto"/>
              <w:jc w:val="both"/>
              <w:rPr>
                <w:lang w:eastAsia="en-US"/>
              </w:rPr>
            </w:pPr>
            <w:r>
              <w:rPr>
                <w:lang w:eastAsia="en-US"/>
              </w:rPr>
              <w:t xml:space="preserve">Вид контроля </w:t>
            </w:r>
          </w:p>
        </w:tc>
        <w:tc>
          <w:tcPr>
            <w:tcW w:w="4961" w:type="dxa"/>
          </w:tcPr>
          <w:p w:rsidR="00B020E5" w:rsidRDefault="00B020E5">
            <w:pPr>
              <w:spacing w:line="276" w:lineRule="auto"/>
              <w:jc w:val="both"/>
              <w:rPr>
                <w:lang w:eastAsia="en-US"/>
              </w:rPr>
            </w:pPr>
            <w:r>
              <w:rPr>
                <w:lang w:eastAsia="en-US"/>
              </w:rPr>
              <w:t xml:space="preserve">Компонент фонда оценочных средств </w:t>
            </w:r>
          </w:p>
        </w:tc>
      </w:tr>
      <w:tr w:rsidR="00B020E5" w:rsidTr="00125C14">
        <w:tc>
          <w:tcPr>
            <w:tcW w:w="3085" w:type="dxa"/>
            <w:vMerge w:val="restart"/>
          </w:tcPr>
          <w:p w:rsidR="00B020E5" w:rsidRDefault="00B020E5">
            <w:pPr>
              <w:spacing w:line="276" w:lineRule="auto"/>
              <w:jc w:val="both"/>
              <w:rPr>
                <w:lang w:eastAsia="en-US"/>
              </w:rPr>
            </w:pPr>
            <w:r>
              <w:rPr>
                <w:lang w:eastAsia="en-US"/>
              </w:rPr>
              <w:t>УК-4</w:t>
            </w:r>
          </w:p>
        </w:tc>
        <w:tc>
          <w:tcPr>
            <w:tcW w:w="1843" w:type="dxa"/>
          </w:tcPr>
          <w:p w:rsidR="00B020E5" w:rsidRDefault="00B020E5">
            <w:pPr>
              <w:spacing w:line="276" w:lineRule="auto"/>
              <w:rPr>
                <w:lang w:eastAsia="en-US"/>
              </w:rPr>
            </w:pPr>
            <w:r>
              <w:rPr>
                <w:lang w:eastAsia="en-US"/>
              </w:rPr>
              <w:t>письменный</w:t>
            </w:r>
          </w:p>
        </w:tc>
        <w:tc>
          <w:tcPr>
            <w:tcW w:w="4961" w:type="dxa"/>
          </w:tcPr>
          <w:p w:rsidR="00B020E5" w:rsidRDefault="00B020E5">
            <w:pPr>
              <w:spacing w:line="276" w:lineRule="auto"/>
              <w:rPr>
                <w:lang w:eastAsia="en-US"/>
              </w:rPr>
            </w:pPr>
            <w:r>
              <w:rPr>
                <w:lang w:eastAsia="en-US"/>
              </w:rPr>
              <w:t xml:space="preserve">Тест </w:t>
            </w:r>
          </w:p>
        </w:tc>
      </w:tr>
      <w:tr w:rsidR="00B020E5" w:rsidTr="00125C14">
        <w:tc>
          <w:tcPr>
            <w:tcW w:w="3085" w:type="dxa"/>
            <w:vMerge/>
            <w:vAlign w:val="center"/>
          </w:tcPr>
          <w:p w:rsidR="00B020E5" w:rsidRDefault="00B020E5">
            <w:pPr>
              <w:widowControl/>
              <w:autoSpaceDE/>
              <w:autoSpaceDN/>
              <w:adjustRightInd/>
              <w:rPr>
                <w:lang w:eastAsia="en-US"/>
              </w:rPr>
            </w:pPr>
          </w:p>
        </w:tc>
        <w:tc>
          <w:tcPr>
            <w:tcW w:w="1843" w:type="dxa"/>
          </w:tcPr>
          <w:p w:rsidR="00B020E5" w:rsidRDefault="00B020E5">
            <w:pPr>
              <w:spacing w:line="276" w:lineRule="auto"/>
              <w:rPr>
                <w:lang w:eastAsia="en-US"/>
              </w:rPr>
            </w:pPr>
            <w:r>
              <w:rPr>
                <w:lang w:eastAsia="en-US"/>
              </w:rPr>
              <w:t>устный</w:t>
            </w:r>
          </w:p>
        </w:tc>
        <w:tc>
          <w:tcPr>
            <w:tcW w:w="4961" w:type="dxa"/>
          </w:tcPr>
          <w:p w:rsidR="00B020E5" w:rsidRDefault="00B020E5">
            <w:pPr>
              <w:spacing w:line="276" w:lineRule="auto"/>
              <w:rPr>
                <w:lang w:eastAsia="en-US"/>
              </w:rPr>
            </w:pPr>
            <w:r>
              <w:rPr>
                <w:lang w:eastAsia="en-US"/>
              </w:rPr>
              <w:t>Вопросы к зачету/экзамену</w:t>
            </w:r>
          </w:p>
        </w:tc>
      </w:tr>
    </w:tbl>
    <w:p w:rsidR="00B020E5" w:rsidRDefault="00B020E5" w:rsidP="00125C14">
      <w:pPr>
        <w:ind w:firstLine="567"/>
        <w:jc w:val="both"/>
      </w:pPr>
    </w:p>
    <w:p w:rsidR="00B020E5" w:rsidRDefault="00B020E5" w:rsidP="00125C14">
      <w:pPr>
        <w:jc w:val="both"/>
        <w:rPr>
          <w:b/>
          <w:lang w:eastAsia="en-US"/>
        </w:rPr>
      </w:pPr>
      <w:r>
        <w:rPr>
          <w:b/>
          <w:lang w:eastAsia="en-US"/>
        </w:rPr>
        <w:t>2.Критерии освоения компетенций</w:t>
      </w:r>
    </w:p>
    <w:p w:rsidR="00B020E5" w:rsidRDefault="00B020E5" w:rsidP="00125C14">
      <w:pPr>
        <w:jc w:val="both"/>
        <w:rPr>
          <w:lang w:eastAsia="en-US"/>
        </w:rPr>
      </w:pPr>
    </w:p>
    <w:p w:rsidR="00B020E5" w:rsidRDefault="00B020E5" w:rsidP="00125C14">
      <w:pPr>
        <w:ind w:firstLine="709"/>
        <w:jc w:val="both"/>
        <w:rPr>
          <w:lang w:eastAsia="en-US"/>
        </w:rPr>
      </w:pPr>
      <w:r>
        <w:rPr>
          <w:lang w:eastAsia="en-US"/>
        </w:rPr>
        <w:t>В качестве критериев освоения компетенций используются знания, умения, владения.</w:t>
      </w:r>
    </w:p>
    <w:p w:rsidR="00B020E5" w:rsidRDefault="00B020E5" w:rsidP="00125C14">
      <w:pPr>
        <w:jc w:val="center"/>
        <w:rPr>
          <w:b/>
          <w:bCs/>
          <w:lang w:eastAsia="en-US"/>
        </w:rPr>
      </w:pPr>
    </w:p>
    <w:p w:rsidR="00B020E5" w:rsidRDefault="00B020E5" w:rsidP="00125C14">
      <w:pPr>
        <w:jc w:val="center"/>
        <w:rPr>
          <w:b/>
          <w:bCs/>
          <w:lang w:eastAsia="en-US"/>
        </w:rPr>
      </w:pPr>
      <w:r>
        <w:rPr>
          <w:b/>
          <w:bCs/>
          <w:lang w:eastAsia="en-US"/>
        </w:rPr>
        <w:t xml:space="preserve">Критерии оценки знаний студентов </w:t>
      </w:r>
    </w:p>
    <w:p w:rsidR="00B020E5" w:rsidRDefault="00B020E5" w:rsidP="00125C14">
      <w:pPr>
        <w:jc w:val="center"/>
        <w:rPr>
          <w:b/>
          <w:bCs/>
          <w:lang w:eastAsia="en-US"/>
        </w:rPr>
      </w:pPr>
      <w:r>
        <w:rPr>
          <w:b/>
          <w:bCs/>
          <w:lang w:eastAsia="en-US"/>
        </w:rPr>
        <w:t>(пороговый уровень сформированности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19"/>
        <w:gridCol w:w="7787"/>
      </w:tblGrid>
      <w:tr w:rsidR="00B020E5" w:rsidTr="00F15D2C">
        <w:trPr>
          <w:jc w:val="center"/>
        </w:trPr>
        <w:tc>
          <w:tcPr>
            <w:tcW w:w="993" w:type="pct"/>
            <w:vAlign w:val="center"/>
          </w:tcPr>
          <w:p w:rsidR="00B020E5" w:rsidRDefault="00B020E5" w:rsidP="00F15D2C">
            <w:pPr>
              <w:jc w:val="center"/>
              <w:rPr>
                <w:b/>
                <w:lang w:eastAsia="en-US"/>
              </w:rPr>
            </w:pPr>
            <w:r>
              <w:rPr>
                <w:b/>
                <w:lang w:eastAsia="en-US"/>
              </w:rPr>
              <w:t>Шкала оценивания</w:t>
            </w:r>
          </w:p>
        </w:tc>
        <w:tc>
          <w:tcPr>
            <w:tcW w:w="4007"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Отлично</w:t>
            </w:r>
          </w:p>
        </w:tc>
        <w:tc>
          <w:tcPr>
            <w:tcW w:w="4007" w:type="pct"/>
          </w:tcPr>
          <w:p w:rsidR="00B020E5" w:rsidRDefault="00B020E5" w:rsidP="00F15D2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0E5" w:rsidRDefault="00B020E5" w:rsidP="00F15D2C">
            <w:pPr>
              <w:jc w:val="both"/>
              <w:rPr>
                <w:bCs/>
                <w:lang w:eastAsia="en-US"/>
              </w:rPr>
            </w:pPr>
            <w:r>
              <w:rPr>
                <w:bCs/>
                <w:lang w:eastAsia="en-US"/>
              </w:rPr>
              <w:t>- делает квалифицированные выводы и обобщения;</w:t>
            </w:r>
          </w:p>
          <w:p w:rsidR="00B020E5" w:rsidRDefault="00B020E5" w:rsidP="00F15D2C">
            <w:pPr>
              <w:jc w:val="both"/>
              <w:rPr>
                <w:bCs/>
                <w:lang w:eastAsia="en-US"/>
              </w:rPr>
            </w:pPr>
            <w:r>
              <w:rPr>
                <w:bCs/>
                <w:lang w:eastAsia="en-US"/>
              </w:rPr>
              <w:t>- владеет на высококвалифицированном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Хорошо</w:t>
            </w:r>
          </w:p>
        </w:tc>
        <w:tc>
          <w:tcPr>
            <w:tcW w:w="4007" w:type="pct"/>
          </w:tcPr>
          <w:p w:rsidR="00B020E5" w:rsidRDefault="00B020E5" w:rsidP="00F15D2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0E5" w:rsidRDefault="00B020E5" w:rsidP="00F15D2C">
            <w:pPr>
              <w:jc w:val="both"/>
              <w:rPr>
                <w:bCs/>
                <w:lang w:eastAsia="en-US"/>
              </w:rPr>
            </w:pPr>
            <w:r>
              <w:rPr>
                <w:bCs/>
                <w:lang w:eastAsia="en-US"/>
              </w:rPr>
              <w:t>- затрудняется в формулировании квалифицированных выводов и обобщений;</w:t>
            </w:r>
          </w:p>
          <w:p w:rsidR="00B020E5" w:rsidRDefault="00B020E5" w:rsidP="00F15D2C">
            <w:pPr>
              <w:jc w:val="both"/>
              <w:rPr>
                <w:bCs/>
                <w:lang w:eastAsia="en-US"/>
              </w:rPr>
            </w:pPr>
            <w:r>
              <w:rPr>
                <w:bCs/>
                <w:lang w:eastAsia="en-US"/>
              </w:rPr>
              <w:t>- владеет на достаточном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Удовлетворительно</w:t>
            </w:r>
          </w:p>
        </w:tc>
        <w:tc>
          <w:tcPr>
            <w:tcW w:w="4007" w:type="pct"/>
          </w:tcPr>
          <w:p w:rsidR="00B020E5" w:rsidRDefault="00B020E5" w:rsidP="00F15D2C">
            <w:pPr>
              <w:jc w:val="both"/>
              <w:rPr>
                <w:bCs/>
                <w:lang w:eastAsia="en-US"/>
              </w:rPr>
            </w:pPr>
            <w:r>
              <w:rPr>
                <w:bCs/>
                <w:lang w:eastAsia="en-US"/>
              </w:rPr>
              <w:t>- студент ориентируется в материале, однако затрудняется в его изложении;</w:t>
            </w:r>
          </w:p>
          <w:p w:rsidR="00B020E5" w:rsidRDefault="00B020E5" w:rsidP="00F15D2C">
            <w:pPr>
              <w:jc w:val="both"/>
              <w:rPr>
                <w:bCs/>
                <w:lang w:eastAsia="en-US"/>
              </w:rPr>
            </w:pPr>
            <w:r>
              <w:rPr>
                <w:bCs/>
                <w:lang w:eastAsia="en-US"/>
              </w:rPr>
              <w:t>- показывает недостаточность знаний основной и дополнительной литературы;</w:t>
            </w:r>
          </w:p>
          <w:p w:rsidR="00B020E5" w:rsidRDefault="00B020E5" w:rsidP="00F15D2C">
            <w:pPr>
              <w:jc w:val="both"/>
              <w:rPr>
                <w:bCs/>
                <w:lang w:eastAsia="en-US"/>
              </w:rPr>
            </w:pPr>
            <w:r>
              <w:rPr>
                <w:bCs/>
                <w:lang w:eastAsia="en-US"/>
              </w:rPr>
              <w:t>- слабо аргументирует научные положения;</w:t>
            </w:r>
          </w:p>
          <w:p w:rsidR="00B020E5" w:rsidRDefault="00B020E5" w:rsidP="00F15D2C">
            <w:pPr>
              <w:jc w:val="both"/>
              <w:rPr>
                <w:bCs/>
                <w:lang w:eastAsia="en-US"/>
              </w:rPr>
            </w:pPr>
            <w:r>
              <w:rPr>
                <w:bCs/>
                <w:lang w:eastAsia="en-US"/>
              </w:rPr>
              <w:t>- практически не способен сформулировать выводы и обобщения;</w:t>
            </w:r>
          </w:p>
          <w:p w:rsidR="00B020E5" w:rsidRDefault="00B020E5" w:rsidP="00F15D2C">
            <w:pPr>
              <w:jc w:val="both"/>
              <w:rPr>
                <w:bCs/>
                <w:lang w:eastAsia="en-US"/>
              </w:rPr>
            </w:pPr>
            <w:r>
              <w:rPr>
                <w:bCs/>
                <w:lang w:eastAsia="en-US"/>
              </w:rPr>
              <w:t>- частично владеет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Неудовлетворительно</w:t>
            </w:r>
          </w:p>
        </w:tc>
        <w:tc>
          <w:tcPr>
            <w:tcW w:w="4007" w:type="pct"/>
          </w:tcPr>
          <w:p w:rsidR="00B020E5" w:rsidRDefault="00B020E5" w:rsidP="00F15D2C">
            <w:pPr>
              <w:jc w:val="both"/>
              <w:rPr>
                <w:bCs/>
                <w:lang w:eastAsia="en-US"/>
              </w:rPr>
            </w:pPr>
            <w:r>
              <w:rPr>
                <w:bCs/>
                <w:lang w:eastAsia="en-US"/>
              </w:rPr>
              <w:t>- студент не усвоил значительной части материала;</w:t>
            </w:r>
          </w:p>
          <w:p w:rsidR="00B020E5" w:rsidRDefault="00B020E5" w:rsidP="00F15D2C">
            <w:pPr>
              <w:jc w:val="both"/>
              <w:rPr>
                <w:bCs/>
                <w:lang w:eastAsia="en-US"/>
              </w:rPr>
            </w:pPr>
            <w:r>
              <w:rPr>
                <w:bCs/>
                <w:lang w:eastAsia="en-US"/>
              </w:rPr>
              <w:t>-  не может аргументировать научные положения;</w:t>
            </w:r>
          </w:p>
          <w:p w:rsidR="00B020E5" w:rsidRDefault="00B020E5" w:rsidP="00F15D2C">
            <w:pPr>
              <w:jc w:val="both"/>
              <w:rPr>
                <w:bCs/>
                <w:lang w:eastAsia="en-US"/>
              </w:rPr>
            </w:pPr>
            <w:r>
              <w:rPr>
                <w:bCs/>
                <w:lang w:eastAsia="en-US"/>
              </w:rPr>
              <w:t>- не формулирует квалифицированных выводов и обобщений;</w:t>
            </w:r>
          </w:p>
          <w:p w:rsidR="00B020E5" w:rsidRDefault="00B020E5" w:rsidP="00F15D2C">
            <w:pPr>
              <w:jc w:val="both"/>
              <w:rPr>
                <w:bCs/>
                <w:lang w:eastAsia="en-US"/>
              </w:rPr>
            </w:pPr>
            <w:r>
              <w:rPr>
                <w:bCs/>
                <w:lang w:eastAsia="en-US"/>
              </w:rPr>
              <w:t>- не владеет системой понятий.</w:t>
            </w:r>
          </w:p>
        </w:tc>
      </w:tr>
    </w:tbl>
    <w:p w:rsidR="00B020E5" w:rsidRDefault="00B020E5" w:rsidP="00125C14">
      <w:pPr>
        <w:jc w:val="center"/>
        <w:rPr>
          <w:bCs/>
          <w:lang w:eastAsia="en-US"/>
        </w:rPr>
      </w:pPr>
    </w:p>
    <w:p w:rsidR="00B020E5" w:rsidRDefault="00B020E5" w:rsidP="00125C1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B020E5" w:rsidRDefault="00B020E5" w:rsidP="00125C14">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798"/>
        <w:gridCol w:w="7408"/>
      </w:tblGrid>
      <w:tr w:rsidR="00B020E5" w:rsidTr="00F15D2C">
        <w:trPr>
          <w:jc w:val="center"/>
        </w:trPr>
        <w:tc>
          <w:tcPr>
            <w:tcW w:w="1371" w:type="pct"/>
            <w:vAlign w:val="center"/>
          </w:tcPr>
          <w:p w:rsidR="00B020E5" w:rsidRDefault="00B020E5" w:rsidP="00F15D2C">
            <w:pPr>
              <w:jc w:val="center"/>
              <w:rPr>
                <w:b/>
                <w:lang w:eastAsia="en-US"/>
              </w:rPr>
            </w:pPr>
            <w:r>
              <w:rPr>
                <w:b/>
                <w:lang w:eastAsia="en-US"/>
              </w:rPr>
              <w:t>Шкала оценивания</w:t>
            </w:r>
          </w:p>
        </w:tc>
        <w:tc>
          <w:tcPr>
            <w:tcW w:w="3629"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Отлично</w:t>
            </w:r>
          </w:p>
        </w:tc>
        <w:tc>
          <w:tcPr>
            <w:tcW w:w="3629" w:type="pct"/>
          </w:tcPr>
          <w:p w:rsidR="00B020E5" w:rsidRDefault="00B020E5" w:rsidP="00F15D2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Хорошо</w:t>
            </w:r>
          </w:p>
        </w:tc>
        <w:tc>
          <w:tcPr>
            <w:tcW w:w="3629" w:type="pct"/>
          </w:tcPr>
          <w:p w:rsidR="00B020E5" w:rsidRDefault="00B020E5" w:rsidP="00F15D2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Удовлетворительно</w:t>
            </w:r>
          </w:p>
        </w:tc>
        <w:tc>
          <w:tcPr>
            <w:tcW w:w="3629" w:type="pct"/>
          </w:tcPr>
          <w:p w:rsidR="00B020E5" w:rsidRDefault="00B020E5" w:rsidP="00F15D2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Неудовлетворительно</w:t>
            </w:r>
          </w:p>
        </w:tc>
        <w:tc>
          <w:tcPr>
            <w:tcW w:w="3629" w:type="pct"/>
          </w:tcPr>
          <w:p w:rsidR="00B020E5" w:rsidRDefault="00B020E5" w:rsidP="00F15D2C">
            <w:pPr>
              <w:rPr>
                <w:bCs/>
                <w:lang w:eastAsia="en-US"/>
              </w:rPr>
            </w:pPr>
            <w:r>
              <w:rPr>
                <w:bCs/>
                <w:lang w:eastAsia="en-US"/>
              </w:rPr>
              <w:t xml:space="preserve">студент не решил учебно-профессиональную задачу или задание. </w:t>
            </w:r>
          </w:p>
        </w:tc>
      </w:tr>
    </w:tbl>
    <w:p w:rsidR="00B020E5" w:rsidRDefault="00B020E5" w:rsidP="00F15D2C">
      <w:pPr>
        <w:jc w:val="center"/>
        <w:rPr>
          <w:bCs/>
          <w:lang w:eastAsia="en-US"/>
        </w:rPr>
      </w:pPr>
    </w:p>
    <w:p w:rsidR="00B020E5" w:rsidRDefault="00B020E5" w:rsidP="00F15D2C">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020E5" w:rsidRDefault="00B020E5" w:rsidP="00F15D2C">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836"/>
        <w:gridCol w:w="7364"/>
      </w:tblGrid>
      <w:tr w:rsidR="00B020E5" w:rsidTr="00F15D2C">
        <w:trPr>
          <w:jc w:val="center"/>
        </w:trPr>
        <w:tc>
          <w:tcPr>
            <w:tcW w:w="1390" w:type="pct"/>
            <w:vAlign w:val="center"/>
          </w:tcPr>
          <w:p w:rsidR="00B020E5" w:rsidRDefault="00B020E5" w:rsidP="00F15D2C">
            <w:pPr>
              <w:jc w:val="center"/>
              <w:rPr>
                <w:b/>
                <w:lang w:eastAsia="en-US"/>
              </w:rPr>
            </w:pPr>
            <w:r>
              <w:rPr>
                <w:b/>
                <w:lang w:eastAsia="en-US"/>
              </w:rPr>
              <w:t>Шкала оценивания</w:t>
            </w:r>
          </w:p>
        </w:tc>
        <w:tc>
          <w:tcPr>
            <w:tcW w:w="3610"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90" w:type="pct"/>
          </w:tcPr>
          <w:p w:rsidR="00B020E5" w:rsidRDefault="00B020E5" w:rsidP="00F15D2C">
            <w:pPr>
              <w:jc w:val="center"/>
              <w:rPr>
                <w:b/>
                <w:lang w:eastAsia="en-US"/>
              </w:rPr>
            </w:pPr>
            <w:r>
              <w:rPr>
                <w:b/>
                <w:lang w:eastAsia="en-US"/>
              </w:rPr>
              <w:t>Отлично</w:t>
            </w:r>
          </w:p>
        </w:tc>
        <w:tc>
          <w:tcPr>
            <w:tcW w:w="3610" w:type="pct"/>
          </w:tcPr>
          <w:p w:rsidR="00B020E5" w:rsidRDefault="00B020E5" w:rsidP="00F15D2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0E5" w:rsidTr="00F15D2C">
        <w:trPr>
          <w:jc w:val="center"/>
        </w:trPr>
        <w:tc>
          <w:tcPr>
            <w:tcW w:w="1390" w:type="pct"/>
          </w:tcPr>
          <w:p w:rsidR="00B020E5" w:rsidRDefault="00B020E5" w:rsidP="00F15D2C">
            <w:pPr>
              <w:jc w:val="center"/>
              <w:rPr>
                <w:b/>
                <w:lang w:eastAsia="en-US"/>
              </w:rPr>
            </w:pPr>
            <w:r>
              <w:rPr>
                <w:b/>
                <w:lang w:eastAsia="en-US"/>
              </w:rPr>
              <w:t>Хорошо</w:t>
            </w:r>
          </w:p>
        </w:tc>
        <w:tc>
          <w:tcPr>
            <w:tcW w:w="3610" w:type="pct"/>
          </w:tcPr>
          <w:p w:rsidR="00B020E5" w:rsidRDefault="00B020E5" w:rsidP="00F15D2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020E5" w:rsidTr="00F15D2C">
        <w:trPr>
          <w:jc w:val="center"/>
        </w:trPr>
        <w:tc>
          <w:tcPr>
            <w:tcW w:w="1390" w:type="pct"/>
          </w:tcPr>
          <w:p w:rsidR="00B020E5" w:rsidRDefault="00B020E5" w:rsidP="00F15D2C">
            <w:pPr>
              <w:jc w:val="center"/>
              <w:rPr>
                <w:b/>
                <w:lang w:eastAsia="en-US"/>
              </w:rPr>
            </w:pPr>
            <w:r>
              <w:rPr>
                <w:b/>
                <w:lang w:eastAsia="en-US"/>
              </w:rPr>
              <w:t>Удовлетворительно</w:t>
            </w:r>
          </w:p>
        </w:tc>
        <w:tc>
          <w:tcPr>
            <w:tcW w:w="3610" w:type="pct"/>
          </w:tcPr>
          <w:p w:rsidR="00B020E5" w:rsidRDefault="00B020E5" w:rsidP="00F15D2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0E5" w:rsidTr="00F15D2C">
        <w:trPr>
          <w:jc w:val="center"/>
        </w:trPr>
        <w:tc>
          <w:tcPr>
            <w:tcW w:w="1390" w:type="pct"/>
          </w:tcPr>
          <w:p w:rsidR="00B020E5" w:rsidRDefault="00B020E5" w:rsidP="00F15D2C">
            <w:pPr>
              <w:jc w:val="center"/>
              <w:rPr>
                <w:b/>
                <w:lang w:eastAsia="en-US"/>
              </w:rPr>
            </w:pPr>
            <w:r>
              <w:rPr>
                <w:b/>
                <w:lang w:eastAsia="en-US"/>
              </w:rPr>
              <w:t>Неудовлетворительно</w:t>
            </w:r>
          </w:p>
        </w:tc>
        <w:tc>
          <w:tcPr>
            <w:tcW w:w="3610" w:type="pct"/>
          </w:tcPr>
          <w:p w:rsidR="00B020E5" w:rsidRDefault="00B020E5" w:rsidP="00F15D2C">
            <w:pPr>
              <w:rPr>
                <w:bCs/>
                <w:lang w:eastAsia="en-US"/>
              </w:rPr>
            </w:pPr>
            <w:r>
              <w:rPr>
                <w:bCs/>
                <w:lang w:eastAsia="en-US"/>
              </w:rPr>
              <w:t>не выполнены требования, предъявляемые к навыкам, оцениваемым “удовлетворительно”.</w:t>
            </w:r>
          </w:p>
        </w:tc>
      </w:tr>
    </w:tbl>
    <w:p w:rsidR="00B020E5" w:rsidRDefault="00B020E5" w:rsidP="00125C14">
      <w:pPr>
        <w:ind w:left="360"/>
        <w:jc w:val="both"/>
        <w:rPr>
          <w:b/>
        </w:rPr>
      </w:pPr>
    </w:p>
    <w:p w:rsidR="00B020E5" w:rsidRDefault="00B020E5" w:rsidP="0092649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B020E5" w:rsidRDefault="00B020E5" w:rsidP="00926494">
      <w:pPr>
        <w:pStyle w:val="NormalWeb"/>
        <w:spacing w:line="360" w:lineRule="auto"/>
        <w:jc w:val="center"/>
        <w:rPr>
          <w:b/>
          <w:color w:val="000000"/>
        </w:rPr>
      </w:pPr>
    </w:p>
    <w:p w:rsidR="00B020E5" w:rsidRDefault="00B020E5" w:rsidP="00926494">
      <w:pPr>
        <w:jc w:val="center"/>
      </w:pPr>
      <w:r>
        <w:rPr>
          <w:b/>
        </w:rPr>
        <w:t>Упражнения</w:t>
      </w:r>
    </w:p>
    <w:p w:rsidR="00B020E5" w:rsidRDefault="00B020E5" w:rsidP="00926494">
      <w:pPr>
        <w:jc w:val="both"/>
        <w:rPr>
          <w:lang w:val="en-US"/>
        </w:rPr>
      </w:pPr>
    </w:p>
    <w:p w:rsidR="00B020E5" w:rsidRDefault="00B020E5" w:rsidP="00926494">
      <w:pPr>
        <w:widowControl/>
        <w:numPr>
          <w:ilvl w:val="0"/>
          <w:numId w:val="20"/>
        </w:numPr>
        <w:autoSpaceDE/>
        <w:adjustRightInd/>
        <w:jc w:val="both"/>
        <w:rPr>
          <w:b/>
        </w:rPr>
      </w:pPr>
      <w:r>
        <w:rPr>
          <w:b/>
        </w:rPr>
        <w:t>Заполните пропуски подходящими по смыслу предлогами.</w:t>
      </w:r>
    </w:p>
    <w:p w:rsidR="00B020E5" w:rsidRDefault="00B020E5" w:rsidP="0092649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B020E5" w:rsidRDefault="00B020E5" w:rsidP="00926494">
      <w:pPr>
        <w:jc w:val="both"/>
        <w:rPr>
          <w:b/>
          <w:lang w:val="en-US"/>
        </w:rPr>
      </w:pPr>
    </w:p>
    <w:p w:rsidR="00B020E5" w:rsidRDefault="00B020E5" w:rsidP="00926494">
      <w:pPr>
        <w:ind w:left="150"/>
        <w:jc w:val="both"/>
        <w:rPr>
          <w:b/>
        </w:rPr>
      </w:pPr>
      <w:r>
        <w:rPr>
          <w:b/>
        </w:rPr>
        <w:t>2. Поставьте глаголы в необходимую форму.</w:t>
      </w:r>
    </w:p>
    <w:p w:rsidR="00B020E5" w:rsidRDefault="00B020E5" w:rsidP="00926494">
      <w:pPr>
        <w:ind w:left="150"/>
        <w:jc w:val="both"/>
        <w:rPr>
          <w:lang w:val="en-US"/>
        </w:rPr>
      </w:pPr>
      <w:r>
        <w:rPr>
          <w:lang w:val="en-US"/>
        </w:rPr>
        <w:t>Tom (to play) football on Saturday.He (not to play) every day. … he (to play) football every day? I (to take) my sister to school now. … they (to have) dinner now? She (to play) the piano now.She (not to play) the piano now.</w:t>
      </w:r>
    </w:p>
    <w:p w:rsidR="00B020E5" w:rsidRDefault="00B020E5" w:rsidP="00926494">
      <w:pPr>
        <w:jc w:val="both"/>
        <w:rPr>
          <w:lang w:val="en-US"/>
        </w:rPr>
      </w:pPr>
    </w:p>
    <w:p w:rsidR="00B020E5" w:rsidRDefault="00B020E5" w:rsidP="00926494">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B020E5" w:rsidRDefault="00B020E5" w:rsidP="00926494">
      <w:pPr>
        <w:jc w:val="both"/>
        <w:rPr>
          <w:lang w:val="en-US"/>
        </w:rPr>
      </w:pPr>
      <w:r>
        <w:rPr>
          <w:lang w:val="en-US"/>
        </w:rPr>
        <w:t>My friend … at home.They … pupils. Where … you from? I … not sitting now. There … a pen and pencils on the table. We … got a cat. Peter … got a new car. My mother … got a black coat. They … got a good house. How many balls … you got?</w:t>
      </w:r>
    </w:p>
    <w:p w:rsidR="00B020E5" w:rsidRDefault="00B020E5" w:rsidP="00926494">
      <w:pPr>
        <w:jc w:val="both"/>
        <w:rPr>
          <w:lang w:val="en-US"/>
        </w:rPr>
      </w:pPr>
    </w:p>
    <w:p w:rsidR="00B020E5" w:rsidRDefault="00B020E5" w:rsidP="00926494">
      <w:pPr>
        <w:ind w:left="150"/>
        <w:jc w:val="both"/>
        <w:rPr>
          <w:b/>
        </w:rPr>
      </w:pPr>
      <w:r>
        <w:rPr>
          <w:b/>
        </w:rPr>
        <w:t>4. Заполните пропуски артиклями, где это необходимо.</w:t>
      </w:r>
    </w:p>
    <w:p w:rsidR="00B020E5" w:rsidRDefault="00B020E5" w:rsidP="0092649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B020E5" w:rsidRDefault="00B020E5" w:rsidP="00926494">
      <w:pPr>
        <w:jc w:val="both"/>
        <w:rPr>
          <w:lang w:val="en-US"/>
        </w:rPr>
      </w:pPr>
    </w:p>
    <w:p w:rsidR="00B020E5" w:rsidRDefault="00B020E5" w:rsidP="00926494">
      <w:pPr>
        <w:ind w:left="150"/>
        <w:jc w:val="both"/>
        <w:rPr>
          <w:b/>
          <w:lang w:val="en-US"/>
        </w:rPr>
      </w:pPr>
      <w:r>
        <w:rPr>
          <w:b/>
          <w:lang w:val="en-US"/>
        </w:rPr>
        <w:t xml:space="preserve">5. </w:t>
      </w:r>
      <w:r>
        <w:rPr>
          <w:b/>
        </w:rPr>
        <w:t>Запишитевомножественномчисле</w:t>
      </w:r>
      <w:r>
        <w:rPr>
          <w:b/>
          <w:lang w:val="en-US"/>
        </w:rPr>
        <w:t>.</w:t>
      </w:r>
    </w:p>
    <w:p w:rsidR="00B020E5" w:rsidRDefault="00B020E5" w:rsidP="00926494">
      <w:pPr>
        <w:jc w:val="both"/>
        <w:rPr>
          <w:lang w:val="en-US"/>
        </w:rPr>
      </w:pPr>
      <w:r>
        <w:rPr>
          <w:lang w:val="en-US"/>
        </w:rPr>
        <w:t>This is a goat. That is a sheep. It is a tree. Is this a woman? Is that a cup? Is it a cat? This isn’t a book. That isn’t a bush. It isn’t a city.</w:t>
      </w:r>
    </w:p>
    <w:p w:rsidR="00B020E5" w:rsidRDefault="00B020E5" w:rsidP="00926494">
      <w:pPr>
        <w:jc w:val="both"/>
        <w:rPr>
          <w:lang w:val="en-US"/>
        </w:rPr>
      </w:pPr>
    </w:p>
    <w:p w:rsidR="00B020E5" w:rsidRDefault="00B020E5" w:rsidP="00926494">
      <w:pPr>
        <w:ind w:left="150"/>
        <w:jc w:val="both"/>
        <w:rPr>
          <w:b/>
        </w:rPr>
      </w:pPr>
      <w:r>
        <w:rPr>
          <w:b/>
        </w:rPr>
        <w:t>6. Выберите подходящую форму местоимения.</w:t>
      </w:r>
    </w:p>
    <w:p w:rsidR="00B020E5" w:rsidRDefault="00B020E5" w:rsidP="00926494">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B020E5" w:rsidRDefault="00B020E5" w:rsidP="00926494">
      <w:pPr>
        <w:jc w:val="both"/>
        <w:rPr>
          <w:lang w:val="en-US"/>
        </w:rPr>
      </w:pPr>
    </w:p>
    <w:p w:rsidR="00B020E5" w:rsidRDefault="00B020E5" w:rsidP="00926494">
      <w:pPr>
        <w:jc w:val="both"/>
        <w:rPr>
          <w:b/>
        </w:rPr>
      </w:pPr>
      <w:r>
        <w:rPr>
          <w:b/>
        </w:rPr>
        <w:t>7. Переведите предложения.</w:t>
      </w:r>
    </w:p>
    <w:p w:rsidR="00B020E5" w:rsidRDefault="00B020E5" w:rsidP="0092649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B020E5" w:rsidRDefault="00B020E5" w:rsidP="00926494">
      <w:pPr>
        <w:jc w:val="both"/>
      </w:pPr>
    </w:p>
    <w:p w:rsidR="00B020E5" w:rsidRDefault="00B020E5" w:rsidP="00926494">
      <w:pPr>
        <w:rPr>
          <w:b/>
        </w:rPr>
      </w:pPr>
      <w:r>
        <w:rPr>
          <w:b/>
        </w:rPr>
        <w:t>8.     Поставьте следующие предложения в отрицательную и вопросительную формы.</w:t>
      </w:r>
    </w:p>
    <w:p w:rsidR="00B020E5" w:rsidRDefault="00B020E5" w:rsidP="00926494">
      <w:pPr>
        <w:rPr>
          <w:lang w:val="en-US"/>
        </w:rPr>
      </w:pPr>
      <w:r>
        <w:rPr>
          <w:lang w:val="en-US"/>
        </w:rPr>
        <w:t>1. He goes to the office every day.</w:t>
      </w:r>
    </w:p>
    <w:p w:rsidR="00B020E5" w:rsidRDefault="00B020E5" w:rsidP="00926494">
      <w:pPr>
        <w:rPr>
          <w:lang w:val="en-US"/>
        </w:rPr>
      </w:pPr>
      <w:r>
        <w:rPr>
          <w:lang w:val="en-US"/>
        </w:rPr>
        <w:t xml:space="preserve"> 2. They often read English books.</w:t>
      </w:r>
    </w:p>
    <w:p w:rsidR="00B020E5" w:rsidRDefault="00B020E5" w:rsidP="00926494">
      <w:pPr>
        <w:rPr>
          <w:lang w:val="en-US"/>
        </w:rPr>
      </w:pPr>
      <w:r>
        <w:rPr>
          <w:lang w:val="en-US"/>
        </w:rPr>
        <w:t xml:space="preserve"> 3. His marks are always good.</w:t>
      </w:r>
    </w:p>
    <w:p w:rsidR="00B020E5" w:rsidRDefault="00B020E5" w:rsidP="00926494">
      <w:pPr>
        <w:rPr>
          <w:lang w:val="en-US"/>
        </w:rPr>
      </w:pPr>
      <w:r>
        <w:rPr>
          <w:lang w:val="en-US"/>
        </w:rPr>
        <w:t xml:space="preserve"> 4. Her sister lives in Moscow.</w:t>
      </w:r>
    </w:p>
    <w:p w:rsidR="00B020E5" w:rsidRDefault="00B020E5" w:rsidP="00926494">
      <w:pPr>
        <w:rPr>
          <w:lang w:val="en-US"/>
        </w:rPr>
      </w:pPr>
      <w:r>
        <w:rPr>
          <w:lang w:val="en-US"/>
        </w:rPr>
        <w:t xml:space="preserve"> 5. They are having a dictation now.</w:t>
      </w:r>
    </w:p>
    <w:p w:rsidR="00B020E5" w:rsidRDefault="00B020E5" w:rsidP="00926494">
      <w:pPr>
        <w:rPr>
          <w:lang w:val="en-US"/>
        </w:rPr>
      </w:pPr>
    </w:p>
    <w:p w:rsidR="00B020E5" w:rsidRDefault="00B020E5" w:rsidP="00926494">
      <w:pPr>
        <w:jc w:val="both"/>
        <w:rPr>
          <w:b/>
        </w:rPr>
      </w:pPr>
      <w:r>
        <w:rPr>
          <w:b/>
        </w:rPr>
        <w:t>9. Запишите следующие предложения во множественном числе.</w:t>
      </w:r>
    </w:p>
    <w:p w:rsidR="00B020E5" w:rsidRDefault="00B020E5" w:rsidP="00926494">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B020E5" w:rsidRDefault="00B020E5" w:rsidP="00926494">
      <w:pPr>
        <w:jc w:val="both"/>
        <w:rPr>
          <w:lang w:val="en-US"/>
        </w:rPr>
      </w:pPr>
    </w:p>
    <w:p w:rsidR="00B020E5" w:rsidRDefault="00B020E5" w:rsidP="00926494">
      <w:pPr>
        <w:jc w:val="both"/>
        <w:rPr>
          <w:b/>
        </w:rPr>
      </w:pPr>
      <w:r>
        <w:rPr>
          <w:b/>
        </w:rPr>
        <w:t>10. Выберите из четырёх вариантов единственный правильный ответ.</w:t>
      </w:r>
    </w:p>
    <w:p w:rsidR="00B020E5" w:rsidRDefault="00B020E5" w:rsidP="00926494">
      <w:pPr>
        <w:widowControl/>
        <w:numPr>
          <w:ilvl w:val="0"/>
          <w:numId w:val="22"/>
        </w:numPr>
        <w:autoSpaceDE/>
        <w:adjustRightInd/>
        <w:jc w:val="both"/>
        <w:rPr>
          <w:lang w:val="en-US"/>
        </w:rPr>
      </w:pPr>
      <w:r>
        <w:rPr>
          <w:lang w:val="en-US"/>
        </w:rPr>
        <w:t>Do you spend all your money ____ books?</w:t>
      </w:r>
    </w:p>
    <w:p w:rsidR="00B020E5" w:rsidRDefault="00B020E5" w:rsidP="00926494">
      <w:pPr>
        <w:ind w:left="360"/>
        <w:jc w:val="both"/>
        <w:rPr>
          <w:lang w:val="en-US"/>
        </w:rPr>
      </w:pPr>
      <w:r>
        <w:rPr>
          <w:lang w:val="en-US"/>
        </w:rPr>
        <w:t>a) on         b) for        c) to          d) in</w:t>
      </w:r>
    </w:p>
    <w:p w:rsidR="00B020E5" w:rsidRDefault="00B020E5" w:rsidP="00926494">
      <w:pPr>
        <w:widowControl/>
        <w:numPr>
          <w:ilvl w:val="0"/>
          <w:numId w:val="22"/>
        </w:numPr>
        <w:autoSpaceDE/>
        <w:adjustRightInd/>
        <w:jc w:val="both"/>
        <w:rPr>
          <w:lang w:val="en-US"/>
        </w:rPr>
      </w:pPr>
      <w:r>
        <w:rPr>
          <w:lang w:val="en-US"/>
        </w:rPr>
        <w:t>This is __ tree. _____tree is high.</w:t>
      </w:r>
    </w:p>
    <w:p w:rsidR="00B020E5" w:rsidRDefault="00B020E5" w:rsidP="00926494">
      <w:pPr>
        <w:ind w:left="360"/>
        <w:jc w:val="both"/>
        <w:rPr>
          <w:lang w:val="en-US"/>
        </w:rPr>
      </w:pPr>
      <w:r>
        <w:rPr>
          <w:lang w:val="en-US"/>
        </w:rPr>
        <w:t>a) a, -       b) the, the       c) a, the        d) a, a</w:t>
      </w:r>
    </w:p>
    <w:p w:rsidR="00B020E5" w:rsidRDefault="00B020E5" w:rsidP="00926494">
      <w:pPr>
        <w:widowControl/>
        <w:numPr>
          <w:ilvl w:val="0"/>
          <w:numId w:val="22"/>
        </w:numPr>
        <w:autoSpaceDE/>
        <w:adjustRightInd/>
        <w:jc w:val="both"/>
        <w:rPr>
          <w:lang w:val="en-US"/>
        </w:rPr>
      </w:pPr>
      <w:r>
        <w:rPr>
          <w:lang w:val="en-US"/>
        </w:rPr>
        <w:t>There _____ table and four chairs in the room.</w:t>
      </w:r>
    </w:p>
    <w:p w:rsidR="00B020E5" w:rsidRDefault="00B020E5" w:rsidP="00926494">
      <w:pPr>
        <w:ind w:left="360"/>
        <w:jc w:val="both"/>
        <w:rPr>
          <w:lang w:val="en-US"/>
        </w:rPr>
      </w:pPr>
      <w:r>
        <w:rPr>
          <w:lang w:val="en-US"/>
        </w:rPr>
        <w:t>a) are       b) were      c) aren’t       d) is</w:t>
      </w:r>
    </w:p>
    <w:p w:rsidR="00B020E5" w:rsidRDefault="00B020E5" w:rsidP="00926494">
      <w:pPr>
        <w:widowControl/>
        <w:numPr>
          <w:ilvl w:val="0"/>
          <w:numId w:val="22"/>
        </w:numPr>
        <w:autoSpaceDE/>
        <w:adjustRightInd/>
        <w:jc w:val="both"/>
        <w:rPr>
          <w:lang w:val="en-US"/>
        </w:rPr>
      </w:pPr>
      <w:r>
        <w:rPr>
          <w:lang w:val="en-US"/>
        </w:rPr>
        <w:t>We have dinner at 1 o’clock, ______?</w:t>
      </w:r>
    </w:p>
    <w:p w:rsidR="00B020E5" w:rsidRDefault="00B020E5" w:rsidP="00926494">
      <w:pPr>
        <w:ind w:left="360"/>
        <w:jc w:val="both"/>
        <w:rPr>
          <w:lang w:val="en-US"/>
        </w:rPr>
      </w:pPr>
      <w:r>
        <w:rPr>
          <w:lang w:val="en-US"/>
        </w:rPr>
        <w:t>a) have we       b) don’t we      c) haven’t they       d) do we</w:t>
      </w:r>
    </w:p>
    <w:p w:rsidR="00B020E5" w:rsidRDefault="00B020E5" w:rsidP="00926494">
      <w:pPr>
        <w:widowControl/>
        <w:numPr>
          <w:ilvl w:val="0"/>
          <w:numId w:val="22"/>
        </w:numPr>
        <w:autoSpaceDE/>
        <w:adjustRightInd/>
        <w:jc w:val="both"/>
        <w:rPr>
          <w:lang w:val="en-US"/>
        </w:rPr>
      </w:pPr>
      <w:r>
        <w:rPr>
          <w:lang w:val="en-US"/>
        </w:rPr>
        <w:t>They have ______ homework every day.</w:t>
      </w:r>
    </w:p>
    <w:p w:rsidR="00B020E5" w:rsidRDefault="00B020E5" w:rsidP="00926494">
      <w:pPr>
        <w:ind w:left="360"/>
        <w:jc w:val="both"/>
        <w:rPr>
          <w:lang w:val="en-US"/>
        </w:rPr>
      </w:pPr>
      <w:r>
        <w:rPr>
          <w:lang w:val="en-US"/>
        </w:rPr>
        <w:t>a) much        b) few        c) a lot of        d) many</w:t>
      </w:r>
    </w:p>
    <w:p w:rsidR="00B020E5" w:rsidRDefault="00B020E5" w:rsidP="00926494">
      <w:pPr>
        <w:widowControl/>
        <w:numPr>
          <w:ilvl w:val="0"/>
          <w:numId w:val="22"/>
        </w:numPr>
        <w:autoSpaceDE/>
        <w:adjustRightInd/>
        <w:jc w:val="both"/>
        <w:rPr>
          <w:lang w:val="en-US"/>
        </w:rPr>
      </w:pPr>
      <w:r>
        <w:rPr>
          <w:lang w:val="en-US"/>
        </w:rPr>
        <w:t>The news _____ very bad today.</w:t>
      </w:r>
    </w:p>
    <w:p w:rsidR="00B020E5" w:rsidRDefault="00B020E5" w:rsidP="00926494">
      <w:pPr>
        <w:ind w:left="360"/>
        <w:jc w:val="both"/>
        <w:rPr>
          <w:lang w:val="en-US"/>
        </w:rPr>
      </w:pPr>
      <w:r>
        <w:rPr>
          <w:lang w:val="en-US"/>
        </w:rPr>
        <w:t>a) isn’t      b) are       c) aren’t       d) am</w:t>
      </w:r>
    </w:p>
    <w:p w:rsidR="00B020E5" w:rsidRDefault="00B020E5" w:rsidP="00926494">
      <w:pPr>
        <w:widowControl/>
        <w:numPr>
          <w:ilvl w:val="0"/>
          <w:numId w:val="22"/>
        </w:numPr>
        <w:autoSpaceDE/>
        <w:adjustRightInd/>
        <w:jc w:val="both"/>
        <w:rPr>
          <w:lang w:val="en-US"/>
        </w:rPr>
      </w:pPr>
      <w:r>
        <w:rPr>
          <w:lang w:val="en-US"/>
        </w:rPr>
        <w:t>This is ____ book, and where is ____.</w:t>
      </w:r>
    </w:p>
    <w:p w:rsidR="00B020E5" w:rsidRDefault="00B020E5" w:rsidP="00926494">
      <w:pPr>
        <w:ind w:left="360"/>
        <w:jc w:val="both"/>
        <w:rPr>
          <w:lang w:val="en-US"/>
        </w:rPr>
      </w:pPr>
      <w:r>
        <w:rPr>
          <w:lang w:val="en-US"/>
        </w:rPr>
        <w:t>a) my, your      b) my, yours       c) mine, your      d) mine, yours</w:t>
      </w:r>
    </w:p>
    <w:p w:rsidR="00B020E5" w:rsidRDefault="00B020E5" w:rsidP="00926494">
      <w:pPr>
        <w:widowControl/>
        <w:numPr>
          <w:ilvl w:val="0"/>
          <w:numId w:val="22"/>
        </w:numPr>
        <w:autoSpaceDE/>
        <w:adjustRightInd/>
        <w:jc w:val="both"/>
        <w:rPr>
          <w:lang w:val="en-US"/>
        </w:rPr>
      </w:pPr>
      <w:r>
        <w:rPr>
          <w:lang w:val="en-US"/>
        </w:rPr>
        <w:t>_____ articles are very interesting.</w:t>
      </w:r>
    </w:p>
    <w:p w:rsidR="00B020E5" w:rsidRDefault="00B020E5" w:rsidP="00926494">
      <w:pPr>
        <w:ind w:left="360"/>
        <w:jc w:val="both"/>
        <w:rPr>
          <w:lang w:val="en-US"/>
        </w:rPr>
      </w:pPr>
      <w:r>
        <w:rPr>
          <w:lang w:val="en-US"/>
        </w:rPr>
        <w:t>a) That      b) This       c) These      d) It</w:t>
      </w:r>
    </w:p>
    <w:p w:rsidR="00B020E5" w:rsidRDefault="00B020E5" w:rsidP="00926494">
      <w:pPr>
        <w:widowControl/>
        <w:numPr>
          <w:ilvl w:val="0"/>
          <w:numId w:val="22"/>
        </w:numPr>
        <w:autoSpaceDE/>
        <w:adjustRightInd/>
        <w:jc w:val="both"/>
        <w:rPr>
          <w:lang w:val="en-US"/>
        </w:rPr>
      </w:pPr>
      <w:r>
        <w:rPr>
          <w:lang w:val="en-US"/>
        </w:rPr>
        <w:t>He speaks German ____.</w:t>
      </w:r>
    </w:p>
    <w:p w:rsidR="00B020E5" w:rsidRDefault="00B020E5" w:rsidP="00926494">
      <w:pPr>
        <w:ind w:left="360"/>
        <w:jc w:val="both"/>
        <w:rPr>
          <w:lang w:val="en-US"/>
        </w:rPr>
      </w:pPr>
      <w:r>
        <w:rPr>
          <w:lang w:val="en-US"/>
        </w:rPr>
        <w:t>a) many      b) a few       c) a lot of       d) a little</w:t>
      </w:r>
    </w:p>
    <w:p w:rsidR="00B020E5" w:rsidRDefault="00B020E5" w:rsidP="00926494">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B020E5" w:rsidRDefault="00B020E5" w:rsidP="00926494">
      <w:pPr>
        <w:jc w:val="both"/>
        <w:rPr>
          <w:lang w:val="en-US"/>
        </w:rPr>
      </w:pPr>
      <w:r>
        <w:rPr>
          <w:lang w:val="en-US"/>
        </w:rPr>
        <w:t xml:space="preserve">          a) in, in, on      b) on, in, in      c) on, of, in      d) on, of, on</w:t>
      </w:r>
    </w:p>
    <w:p w:rsidR="00B020E5" w:rsidRDefault="00B020E5" w:rsidP="00926494">
      <w:pPr>
        <w:widowControl/>
        <w:numPr>
          <w:ilvl w:val="0"/>
          <w:numId w:val="22"/>
        </w:numPr>
        <w:autoSpaceDE/>
        <w:adjustRightInd/>
        <w:jc w:val="both"/>
        <w:rPr>
          <w:lang w:val="en-US"/>
        </w:rPr>
      </w:pPr>
      <w:r>
        <w:rPr>
          <w:lang w:val="en-US"/>
        </w:rPr>
        <w:t>There is ____ bread on the table.</w:t>
      </w:r>
    </w:p>
    <w:p w:rsidR="00B020E5" w:rsidRDefault="00B020E5" w:rsidP="00926494">
      <w:pPr>
        <w:jc w:val="both"/>
        <w:rPr>
          <w:lang w:val="en-US"/>
        </w:rPr>
      </w:pPr>
      <w:r>
        <w:rPr>
          <w:lang w:val="en-US"/>
        </w:rPr>
        <w:t xml:space="preserve">           a) some      b) any      c) many       d) much</w:t>
      </w:r>
    </w:p>
    <w:p w:rsidR="00B020E5" w:rsidRDefault="00B020E5" w:rsidP="00926494">
      <w:pPr>
        <w:widowControl/>
        <w:numPr>
          <w:ilvl w:val="0"/>
          <w:numId w:val="22"/>
        </w:numPr>
        <w:autoSpaceDE/>
        <w:adjustRightInd/>
        <w:jc w:val="both"/>
        <w:rPr>
          <w:lang w:val="en-US"/>
        </w:rPr>
      </w:pPr>
      <w:r>
        <w:rPr>
          <w:lang w:val="en-US"/>
        </w:rPr>
        <w:t>______ English Channel separates _____ Great Britain from ____ France.</w:t>
      </w:r>
    </w:p>
    <w:p w:rsidR="00B020E5" w:rsidRDefault="00B020E5" w:rsidP="00926494">
      <w:pPr>
        <w:jc w:val="both"/>
        <w:rPr>
          <w:lang w:val="en-US"/>
        </w:rPr>
      </w:pPr>
      <w:r>
        <w:rPr>
          <w:lang w:val="en-US"/>
        </w:rPr>
        <w:t xml:space="preserve">         a) -, the, -     b) the, -, -       c) the, the, -       d) the, the, the</w:t>
      </w:r>
    </w:p>
    <w:p w:rsidR="00B020E5" w:rsidRDefault="00B020E5" w:rsidP="00926494">
      <w:pPr>
        <w:widowControl/>
        <w:numPr>
          <w:ilvl w:val="0"/>
          <w:numId w:val="22"/>
        </w:numPr>
        <w:autoSpaceDE/>
        <w:adjustRightInd/>
        <w:jc w:val="both"/>
        <w:rPr>
          <w:lang w:val="en-US"/>
        </w:rPr>
      </w:pPr>
      <w:r>
        <w:rPr>
          <w:lang w:val="en-US"/>
        </w:rPr>
        <w:t>I have got five pens. You can take ____ of them.</w:t>
      </w:r>
    </w:p>
    <w:p w:rsidR="00B020E5" w:rsidRDefault="00B020E5" w:rsidP="00926494">
      <w:pPr>
        <w:jc w:val="both"/>
        <w:rPr>
          <w:lang w:val="en-US"/>
        </w:rPr>
      </w:pPr>
      <w:r>
        <w:rPr>
          <w:lang w:val="en-US"/>
        </w:rPr>
        <w:t xml:space="preserve">          a) no        b) much        c) any        d) either</w:t>
      </w:r>
    </w:p>
    <w:p w:rsidR="00B020E5" w:rsidRDefault="00B020E5" w:rsidP="00926494">
      <w:pPr>
        <w:widowControl/>
        <w:numPr>
          <w:ilvl w:val="0"/>
          <w:numId w:val="22"/>
        </w:numPr>
        <w:autoSpaceDE/>
        <w:adjustRightInd/>
        <w:jc w:val="both"/>
        <w:rPr>
          <w:lang w:val="en-US"/>
        </w:rPr>
      </w:pPr>
      <w:r>
        <w:rPr>
          <w:lang w:val="en-US"/>
        </w:rPr>
        <w:t>Have you seen _____ today?</w:t>
      </w:r>
    </w:p>
    <w:p w:rsidR="00B020E5" w:rsidRDefault="00B020E5" w:rsidP="00926494">
      <w:pPr>
        <w:jc w:val="both"/>
        <w:rPr>
          <w:lang w:val="en-US"/>
        </w:rPr>
      </w:pPr>
      <w:r>
        <w:rPr>
          <w:lang w:val="en-US"/>
        </w:rPr>
        <w:t xml:space="preserve">          a) him     b) he      c) his      d) hers</w:t>
      </w:r>
    </w:p>
    <w:p w:rsidR="00B020E5" w:rsidRDefault="00B020E5" w:rsidP="00926494">
      <w:pPr>
        <w:widowControl/>
        <w:numPr>
          <w:ilvl w:val="0"/>
          <w:numId w:val="22"/>
        </w:numPr>
        <w:autoSpaceDE/>
        <w:adjustRightInd/>
        <w:jc w:val="both"/>
        <w:rPr>
          <w:lang w:val="en-US"/>
        </w:rPr>
      </w:pPr>
      <w:r>
        <w:rPr>
          <w:lang w:val="en-US"/>
        </w:rPr>
        <w:t>Does your teacher speak English ____ you ____ class?</w:t>
      </w:r>
    </w:p>
    <w:p w:rsidR="00B020E5" w:rsidRDefault="00B020E5" w:rsidP="00926494">
      <w:pPr>
        <w:jc w:val="both"/>
        <w:rPr>
          <w:lang w:val="en-US"/>
        </w:rPr>
      </w:pPr>
      <w:r>
        <w:rPr>
          <w:lang w:val="en-US"/>
        </w:rPr>
        <w:t xml:space="preserve">          a) with, at      b) to, for     c) for, to     d) to, in  </w:t>
      </w:r>
    </w:p>
    <w:p w:rsidR="00B020E5" w:rsidRDefault="00B020E5" w:rsidP="00926494">
      <w:pPr>
        <w:jc w:val="both"/>
        <w:rPr>
          <w:lang w:val="en-US"/>
        </w:rPr>
      </w:pPr>
    </w:p>
    <w:p w:rsidR="00B020E5" w:rsidRDefault="00B020E5" w:rsidP="00926494">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B020E5" w:rsidRDefault="00B020E5" w:rsidP="00926494">
      <w:pPr>
        <w:jc w:val="both"/>
        <w:rPr>
          <w:lang w:val="en-US"/>
        </w:rPr>
      </w:pPr>
    </w:p>
    <w:p w:rsidR="00B020E5" w:rsidRDefault="00B020E5" w:rsidP="00926494">
      <w:pPr>
        <w:jc w:val="both"/>
        <w:rPr>
          <w:lang w:val="en-US"/>
        </w:rPr>
      </w:pPr>
      <w:r>
        <w:rPr>
          <w:lang w:val="en-US"/>
        </w:rPr>
        <w:t>a) We don’t got any relatives in Moscow.   b) We haven’t got any relatives in Moscow.   c) We haven’t no relatives in Moscow.   d) We hadn’t got some relatives in Moscow.</w:t>
      </w:r>
    </w:p>
    <w:p w:rsidR="00B020E5" w:rsidRDefault="00B020E5" w:rsidP="00926494">
      <w:pPr>
        <w:jc w:val="both"/>
        <w:rPr>
          <w:lang w:val="en-US"/>
        </w:rPr>
      </w:pPr>
    </w:p>
    <w:p w:rsidR="00B020E5" w:rsidRDefault="00B020E5" w:rsidP="00926494">
      <w:pPr>
        <w:rPr>
          <w:b/>
        </w:rPr>
      </w:pPr>
      <w:r>
        <w:rPr>
          <w:b/>
        </w:rPr>
        <w:t>12. Переведите на английский язык</w:t>
      </w:r>
    </w:p>
    <w:p w:rsidR="00B020E5" w:rsidRDefault="00B020E5" w:rsidP="00926494"/>
    <w:p w:rsidR="00B020E5" w:rsidRDefault="00B020E5" w:rsidP="00926494">
      <w:r>
        <w:t xml:space="preserve"> 1. Вы любите получать письма?</w:t>
      </w:r>
    </w:p>
    <w:p w:rsidR="00B020E5" w:rsidRDefault="00B020E5" w:rsidP="00926494">
      <w:r>
        <w:t xml:space="preserve"> 2. Да. Наш новый инженер иногда переводит письма иностранных фирм.</w:t>
      </w:r>
    </w:p>
    <w:p w:rsidR="00B020E5" w:rsidRDefault="00B020E5" w:rsidP="00926494">
      <w:r>
        <w:t xml:space="preserve"> 3. Ей нравится этот фильм, а мне нет.</w:t>
      </w:r>
    </w:p>
    <w:p w:rsidR="00B020E5" w:rsidRDefault="00B020E5" w:rsidP="00926494">
      <w:r>
        <w:t xml:space="preserve"> 4. Этот ученик всегда делает домашнюю работу очень хорошо.</w:t>
      </w:r>
    </w:p>
    <w:p w:rsidR="00B020E5" w:rsidRDefault="00B020E5" w:rsidP="00926494">
      <w:r>
        <w:t xml:space="preserve"> 5. Вы повторяете грамматические правила дома или в классе?</w:t>
      </w:r>
    </w:p>
    <w:p w:rsidR="00B020E5" w:rsidRDefault="00B020E5" w:rsidP="00926494">
      <w:r>
        <w:t xml:space="preserve"> 6. В следующем году я буду учить (tobegoingtolearn) два иностранных языка.</w:t>
      </w:r>
    </w:p>
    <w:p w:rsidR="00B020E5" w:rsidRDefault="00B020E5" w:rsidP="00926494">
      <w:r>
        <w:t xml:space="preserve"> 7. В классе мы не учим новые слова, мы делаем это дома.</w:t>
      </w:r>
    </w:p>
    <w:p w:rsidR="00B020E5" w:rsidRDefault="00B020E5" w:rsidP="00926494">
      <w:r>
        <w:t xml:space="preserve"> 8. Как он переводит с русского на английский? – Я не знаю.</w:t>
      </w:r>
    </w:p>
    <w:p w:rsidR="00B020E5" w:rsidRDefault="00B020E5" w:rsidP="00926494">
      <w:r>
        <w:t xml:space="preserve"> 9. Вы часто получаете телеграммы?</w:t>
      </w:r>
    </w:p>
    <w:p w:rsidR="00B020E5" w:rsidRDefault="00B020E5" w:rsidP="00926494">
      <w:r>
        <w:t>10. Вам здесь нравится? – Мне здесь очень нравится.</w:t>
      </w:r>
    </w:p>
    <w:p w:rsidR="00B020E5" w:rsidRDefault="00B020E5" w:rsidP="00926494">
      <w:r>
        <w:t>11. Это очень хороший журнал. Я собираюсь почитать его сегодня вечером</w:t>
      </w:r>
    </w:p>
    <w:p w:rsidR="00B020E5" w:rsidRDefault="00B020E5" w:rsidP="00926494">
      <w:r>
        <w:t xml:space="preserve"> (tonight).</w:t>
      </w:r>
    </w:p>
    <w:p w:rsidR="00B020E5" w:rsidRDefault="00B020E5" w:rsidP="00926494">
      <w:r>
        <w:t xml:space="preserve"> 12. Мой сын всегда приходит на занятия во время.</w:t>
      </w:r>
    </w:p>
    <w:p w:rsidR="00B020E5" w:rsidRDefault="00B020E5" w:rsidP="00926494">
      <w:r>
        <w:t xml:space="preserve"> 13. Кто из ваших друзей обычно получает хорошие оценки? – Том.</w:t>
      </w:r>
    </w:p>
    <w:p w:rsidR="00B020E5" w:rsidRDefault="00B020E5" w:rsidP="00926494">
      <w:r>
        <w:t xml:space="preserve"> 14. Вы обычно ходите домой вместе?</w:t>
      </w:r>
    </w:p>
    <w:p w:rsidR="00B020E5" w:rsidRDefault="00B020E5" w:rsidP="00926494">
      <w:r>
        <w:t xml:space="preserve"> 15. Чья это книга? Она мне нравится.</w:t>
      </w:r>
    </w:p>
    <w:p w:rsidR="00B020E5" w:rsidRDefault="00B020E5" w:rsidP="00926494">
      <w:r>
        <w:t xml:space="preserve"> 16. Кто из вас живет в центре Москвы?</w:t>
      </w:r>
    </w:p>
    <w:p w:rsidR="00B020E5" w:rsidRDefault="00B020E5" w:rsidP="00926494">
      <w:r>
        <w:t xml:space="preserve"> 17. Завтра он получит две телеграммы: от меня и от наших друзей.</w:t>
      </w:r>
    </w:p>
    <w:p w:rsidR="00B020E5" w:rsidRDefault="00B020E5" w:rsidP="00926494">
      <w:r>
        <w:t xml:space="preserve"> 18. Как часто вы получаете плохие оценки? – Очень редко.</w:t>
      </w:r>
    </w:p>
    <w:p w:rsidR="00B020E5" w:rsidRDefault="00B020E5" w:rsidP="00926494">
      <w:r>
        <w:t xml:space="preserve"> 19. Что вы делаете сегодня вечером?</w:t>
      </w:r>
    </w:p>
    <w:p w:rsidR="00B020E5" w:rsidRDefault="00B020E5" w:rsidP="00926494">
      <w:pPr>
        <w:rPr>
          <w:sz w:val="28"/>
          <w:szCs w:val="28"/>
        </w:rPr>
      </w:pPr>
      <w:r>
        <w:rPr>
          <w:sz w:val="28"/>
          <w:szCs w:val="28"/>
        </w:rPr>
        <w:t xml:space="preserve"> 20. Как мне доехать до вашего учреждения?</w:t>
      </w:r>
    </w:p>
    <w:p w:rsidR="00B020E5" w:rsidRDefault="00B020E5" w:rsidP="00926494">
      <w:pPr>
        <w:rPr>
          <w:sz w:val="28"/>
          <w:szCs w:val="28"/>
        </w:rPr>
      </w:pPr>
    </w:p>
    <w:p w:rsidR="00B020E5" w:rsidRDefault="00B020E5" w:rsidP="00926494">
      <w:pPr>
        <w:jc w:val="both"/>
        <w:rPr>
          <w:b/>
          <w:iCs/>
        </w:rPr>
      </w:pPr>
      <w:r>
        <w:rPr>
          <w:b/>
          <w:iCs/>
        </w:rPr>
        <w:t>Примеры текстов с заданиями.</w:t>
      </w:r>
    </w:p>
    <w:p w:rsidR="00B020E5" w:rsidRDefault="00B020E5" w:rsidP="00926494">
      <w:pPr>
        <w:jc w:val="both"/>
        <w:rPr>
          <w:b/>
          <w:iCs/>
        </w:rPr>
      </w:pPr>
    </w:p>
    <w:p w:rsidR="00B020E5" w:rsidRDefault="00B020E5" w:rsidP="00926494">
      <w:pPr>
        <w:jc w:val="both"/>
        <w:rPr>
          <w:b/>
          <w:iCs/>
        </w:rPr>
      </w:pPr>
      <w:r>
        <w:rPr>
          <w:b/>
          <w:iCs/>
          <w:lang w:val="en-US"/>
        </w:rPr>
        <w:t>Text</w:t>
      </w:r>
      <w:r>
        <w:rPr>
          <w:b/>
          <w:iCs/>
        </w:rPr>
        <w:t xml:space="preserve"> 1</w:t>
      </w:r>
    </w:p>
    <w:p w:rsidR="00B020E5" w:rsidRDefault="00B020E5" w:rsidP="00926494">
      <w:pPr>
        <w:pStyle w:val="NormalWeb"/>
        <w:jc w:val="both"/>
        <w:outlineLvl w:val="0"/>
        <w:rPr>
          <w:b/>
          <w:iCs/>
        </w:rPr>
      </w:pPr>
    </w:p>
    <w:p w:rsidR="00B020E5" w:rsidRPr="00F30D16" w:rsidRDefault="00B020E5" w:rsidP="00926494">
      <w:pPr>
        <w:pStyle w:val="NormalWeb"/>
        <w:jc w:val="both"/>
        <w:outlineLvl w:val="0"/>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B020E5" w:rsidRPr="00F30D16" w:rsidRDefault="00B020E5" w:rsidP="00926494">
      <w:pPr>
        <w:pStyle w:val="NormalWeb"/>
        <w:ind w:firstLine="709"/>
        <w:jc w:val="both"/>
        <w:rPr>
          <w:rFonts w:ascii="Times New Roman" w:hAnsi="Times New Roman"/>
          <w:color w:val="auto"/>
          <w:sz w:val="24"/>
          <w:szCs w:val="24"/>
          <w:lang w:val="en-US"/>
        </w:rPr>
      </w:pPr>
      <w:r w:rsidRPr="00F30D16">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B020E5" w:rsidRPr="00F30D16" w:rsidRDefault="00B020E5" w:rsidP="00926494">
      <w:pPr>
        <w:pStyle w:val="NormalWeb"/>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385"/>
        <w:gridCol w:w="3406"/>
        <w:gridCol w:w="3425"/>
      </w:tblGrid>
      <w:tr w:rsidR="00B020E5" w:rsidRPr="00F30D16" w:rsidTr="00E4441E">
        <w:trPr>
          <w:trHeight w:val="331"/>
        </w:trPr>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 xml:space="preserve">advantages </w:t>
            </w: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disadvantages</w:t>
            </w:r>
          </w:p>
        </w:tc>
      </w:tr>
      <w:tr w:rsidR="00B020E5" w:rsidRPr="00F30D16" w:rsidTr="00E4441E">
        <w:trPr>
          <w:trHeight w:val="266"/>
        </w:trPr>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a big city</w:t>
            </w: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r>
      <w:tr w:rsidR="00B020E5" w:rsidRPr="00F30D16" w:rsidTr="00E4441E">
        <w:trPr>
          <w:trHeight w:val="227"/>
        </w:trPr>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in a small town</w:t>
            </w: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r>
      <w:tr w:rsidR="00B020E5" w:rsidRPr="00F30D16" w:rsidTr="00E4441E">
        <w:trPr>
          <w:trHeight w:val="206"/>
        </w:trPr>
        <w:tc>
          <w:tcPr>
            <w:tcW w:w="3568" w:type="dxa"/>
          </w:tcPr>
          <w:p w:rsidR="00B020E5" w:rsidRPr="00E4441E" w:rsidRDefault="00B020E5" w:rsidP="00E4441E">
            <w:pPr>
              <w:pStyle w:val="NormalWeb"/>
              <w:jc w:val="both"/>
              <w:rPr>
                <w:rFonts w:ascii="Times New Roman" w:hAnsi="Times New Roman"/>
                <w:color w:val="auto"/>
                <w:sz w:val="24"/>
                <w:szCs w:val="24"/>
                <w:lang w:val="en-US" w:eastAsia="en-US"/>
              </w:rPr>
            </w:pPr>
            <w:r w:rsidRPr="00E4441E">
              <w:rPr>
                <w:rFonts w:ascii="Times New Roman" w:hAnsi="Times New Roman"/>
                <w:color w:val="auto"/>
                <w:sz w:val="24"/>
                <w:szCs w:val="24"/>
                <w:lang w:val="en-US" w:eastAsia="en-US"/>
              </w:rPr>
              <w:t>in the country</w:t>
            </w: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NormalWeb"/>
              <w:jc w:val="both"/>
              <w:rPr>
                <w:rFonts w:ascii="Times New Roman" w:hAnsi="Times New Roman"/>
                <w:color w:val="auto"/>
                <w:sz w:val="24"/>
                <w:szCs w:val="24"/>
                <w:vertAlign w:val="superscript"/>
                <w:lang w:val="en-US" w:eastAsia="en-US"/>
              </w:rPr>
            </w:pPr>
          </w:p>
        </w:tc>
      </w:tr>
    </w:tbl>
    <w:p w:rsidR="00B020E5" w:rsidRPr="00F30D16" w:rsidRDefault="00B020E5" w:rsidP="00926494"/>
    <w:p w:rsidR="00B020E5" w:rsidRPr="00F30D16" w:rsidRDefault="00B020E5" w:rsidP="00926494">
      <w:pPr>
        <w:pStyle w:val="NormalWeb"/>
        <w:ind w:left="644"/>
        <w:rPr>
          <w:rFonts w:ascii="Times New Roman" w:hAnsi="Times New Roman"/>
          <w:b/>
          <w:color w:val="auto"/>
          <w:sz w:val="24"/>
          <w:szCs w:val="24"/>
          <w:lang w:val="en-US"/>
        </w:rPr>
      </w:pPr>
      <w:r w:rsidRPr="00F30D16">
        <w:rPr>
          <w:rFonts w:ascii="Times New Roman" w:hAnsi="Times New Roman"/>
          <w:b/>
          <w:color w:val="auto"/>
          <w:sz w:val="24"/>
          <w:szCs w:val="24"/>
          <w:lang w:val="en-US"/>
        </w:rPr>
        <w:t>Text 2</w:t>
      </w:r>
    </w:p>
    <w:p w:rsidR="00B020E5" w:rsidRPr="00F30D16" w:rsidRDefault="00B020E5" w:rsidP="00926494">
      <w:pPr>
        <w:pStyle w:val="NormalWeb"/>
        <w:jc w:val="center"/>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Natural catastrophes </w:t>
      </w:r>
    </w:p>
    <w:p w:rsidR="00B020E5" w:rsidRPr="00F30D16" w:rsidRDefault="00B020E5" w:rsidP="00926494">
      <w:pPr>
        <w:pStyle w:val="NormalWeb"/>
        <w:jc w:val="center"/>
        <w:rPr>
          <w:rFonts w:ascii="Times New Roman" w:hAnsi="Times New Roman"/>
          <w:b/>
          <w:color w:val="auto"/>
          <w:sz w:val="24"/>
          <w:szCs w:val="24"/>
          <w:lang w:val="en-US"/>
        </w:rPr>
      </w:pPr>
    </w:p>
    <w:p w:rsidR="00B020E5" w:rsidRPr="00F30D16" w:rsidRDefault="00B020E5" w:rsidP="00926494">
      <w:pPr>
        <w:pStyle w:val="NormalWeb"/>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We, humans, now dominate the Earth — and our planet is in grave danger of suffering from our activities.</w:t>
      </w:r>
    </w:p>
    <w:p w:rsidR="00B020E5" w:rsidRPr="00F30D16" w:rsidRDefault="00B020E5" w:rsidP="00926494">
      <w:pPr>
        <w:pStyle w:val="NormalWeb"/>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B020E5" w:rsidRPr="00F30D16" w:rsidRDefault="00B020E5" w:rsidP="00926494">
      <w:pPr>
        <w:pStyle w:val="NormalWeb"/>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Natural catastrophes, being great tragedies, teach us to be merciful to the other people and to our planet — the Earth.</w:t>
      </w:r>
    </w:p>
    <w:p w:rsidR="00B020E5" w:rsidRPr="00F30D16" w:rsidRDefault="00B020E5" w:rsidP="00926494">
      <w:pPr>
        <w:pStyle w:val="NormalWeb"/>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Vocabulary</w:t>
      </w:r>
    </w:p>
    <w:p w:rsidR="00B020E5" w:rsidRPr="00D04930" w:rsidRDefault="00B020E5" w:rsidP="00926494">
      <w:pPr>
        <w:pStyle w:val="NormalWeb"/>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1. </w:t>
      </w:r>
      <w:r w:rsidRPr="00F30D16">
        <w:rPr>
          <w:rFonts w:ascii="Times New Roman" w:hAnsi="Times New Roman"/>
          <w:color w:val="auto"/>
          <w:sz w:val="24"/>
          <w:szCs w:val="24"/>
          <w:lang w:val="en-US"/>
        </w:rPr>
        <w:t>dominate</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властвовать</w:t>
      </w:r>
    </w:p>
    <w:p w:rsidR="00B020E5" w:rsidRPr="00D04930" w:rsidRDefault="00B020E5" w:rsidP="00926494">
      <w:pPr>
        <w:pStyle w:val="NormalWeb"/>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2. </w:t>
      </w:r>
      <w:r w:rsidRPr="00F30D16">
        <w:rPr>
          <w:rFonts w:ascii="Times New Roman" w:hAnsi="Times New Roman"/>
          <w:color w:val="auto"/>
          <w:sz w:val="24"/>
          <w:szCs w:val="24"/>
          <w:lang w:val="en-US"/>
        </w:rPr>
        <w:t>threaten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угрожать</w:t>
      </w:r>
    </w:p>
    <w:p w:rsidR="00B020E5" w:rsidRPr="00D04930" w:rsidRDefault="00B020E5" w:rsidP="00926494">
      <w:pPr>
        <w:pStyle w:val="NormalWeb"/>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3. </w:t>
      </w:r>
      <w:r w:rsidRPr="00F30D16">
        <w:rPr>
          <w:rFonts w:ascii="Times New Roman" w:hAnsi="Times New Roman"/>
          <w:color w:val="auto"/>
          <w:sz w:val="24"/>
          <w:szCs w:val="24"/>
          <w:lang w:val="en-US"/>
        </w:rPr>
        <w:t>warn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предупреждать</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4. disaster - катастрофа</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drought [draut] - засуха</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6. famine ['fæm</w:t>
      </w:r>
      <w:r w:rsidRPr="00F30D16">
        <w:rPr>
          <w:rFonts w:ascii="Times New Roman" w:eastAsia="MS Mincho" w:hAnsi="Times New Roman"/>
          <w:color w:val="auto"/>
          <w:sz w:val="24"/>
          <w:szCs w:val="24"/>
          <w:lang w:val="en-US"/>
        </w:rPr>
        <w:t>ɪ</w:t>
      </w:r>
      <w:r w:rsidRPr="00F30D16">
        <w:rPr>
          <w:rFonts w:ascii="Times New Roman" w:hAnsi="Times New Roman"/>
          <w:color w:val="auto"/>
          <w:sz w:val="24"/>
          <w:szCs w:val="24"/>
          <w:lang w:val="en-US"/>
        </w:rPr>
        <w:t>n] - голод</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7. earthquake - землетрясение</w:t>
      </w:r>
    </w:p>
    <w:p w:rsidR="00B020E5" w:rsidRPr="00F30D16" w:rsidRDefault="00B020E5" w:rsidP="00926494">
      <w:pPr>
        <w:pStyle w:val="NormalWeb"/>
        <w:ind w:left="644"/>
        <w:jc w:val="both"/>
        <w:rPr>
          <w:rFonts w:ascii="Times New Roman" w:hAnsi="Times New Roman"/>
          <w:b/>
          <w:color w:val="auto"/>
          <w:sz w:val="24"/>
          <w:szCs w:val="24"/>
          <w:lang w:val="en-US"/>
        </w:rPr>
      </w:pPr>
    </w:p>
    <w:p w:rsidR="00B020E5" w:rsidRPr="00F30D16" w:rsidRDefault="00B020E5" w:rsidP="00926494">
      <w:pPr>
        <w:pStyle w:val="NormalWeb"/>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Questions</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1. Why is our planet in grave danger?</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2. Are we careful with nature?</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3. What nature disasters do you know?</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4. Do natural disasters make big problems?</w:t>
      </w:r>
    </w:p>
    <w:p w:rsidR="00B020E5" w:rsidRPr="00F30D16" w:rsidRDefault="00B020E5" w:rsidP="00926494">
      <w:pPr>
        <w:pStyle w:val="NormalWeb"/>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What do natural catastrophes teach us?</w:t>
      </w:r>
    </w:p>
    <w:p w:rsidR="00B020E5" w:rsidRPr="00F30D16" w:rsidRDefault="00B020E5" w:rsidP="00926494">
      <w:pPr>
        <w:rPr>
          <w:lang w:val="en-US"/>
        </w:rPr>
      </w:pPr>
    </w:p>
    <w:p w:rsidR="00B020E5" w:rsidRPr="00F30D16" w:rsidRDefault="00B020E5" w:rsidP="00926494">
      <w:pPr>
        <w:ind w:left="360"/>
        <w:jc w:val="both"/>
        <w:rPr>
          <w:lang w:val="en-US"/>
        </w:rPr>
      </w:pPr>
    </w:p>
    <w:p w:rsidR="00B020E5" w:rsidRDefault="00B020E5" w:rsidP="00926494">
      <w:pPr>
        <w:rPr>
          <w:b/>
        </w:rPr>
      </w:pPr>
      <w:r>
        <w:rPr>
          <w:b/>
        </w:rPr>
        <w:t xml:space="preserve">Перечень  направлений для  монологического и диалогического высказывания: </w:t>
      </w:r>
    </w:p>
    <w:p w:rsidR="00B020E5" w:rsidRDefault="00B020E5" w:rsidP="00926494">
      <w:pPr>
        <w:rPr>
          <w:color w:val="000000"/>
        </w:rPr>
      </w:pPr>
      <w:r>
        <w:rPr>
          <w:color w:val="000000"/>
        </w:rPr>
        <w:t xml:space="preserve">Я и моя семья. </w:t>
      </w:r>
    </w:p>
    <w:p w:rsidR="00B020E5" w:rsidRDefault="00B020E5" w:rsidP="00926494">
      <w:pPr>
        <w:rPr>
          <w:color w:val="000000"/>
        </w:rPr>
      </w:pPr>
      <w:r>
        <w:rPr>
          <w:color w:val="000000"/>
        </w:rPr>
        <w:t xml:space="preserve">Мой друг.  </w:t>
      </w:r>
    </w:p>
    <w:p w:rsidR="00B020E5" w:rsidRDefault="00B020E5" w:rsidP="00926494">
      <w:pPr>
        <w:rPr>
          <w:color w:val="000000"/>
        </w:rPr>
      </w:pPr>
      <w:r>
        <w:rPr>
          <w:color w:val="000000"/>
        </w:rPr>
        <w:t xml:space="preserve">Мой дом, моя квартира.  </w:t>
      </w:r>
    </w:p>
    <w:p w:rsidR="00B020E5" w:rsidRDefault="00B020E5" w:rsidP="00926494">
      <w:pPr>
        <w:rPr>
          <w:iCs/>
          <w:color w:val="000000"/>
          <w:shd w:val="clear" w:color="auto" w:fill="FFFFFF"/>
        </w:rPr>
      </w:pPr>
      <w:r>
        <w:rPr>
          <w:iCs/>
          <w:color w:val="000000"/>
          <w:shd w:val="clear" w:color="auto" w:fill="FFFFFF"/>
        </w:rPr>
        <w:t xml:space="preserve">Мой будний день. </w:t>
      </w:r>
    </w:p>
    <w:p w:rsidR="00B020E5" w:rsidRDefault="00B020E5" w:rsidP="00926494">
      <w:pPr>
        <w:rPr>
          <w:iCs/>
          <w:color w:val="000000"/>
        </w:rPr>
      </w:pPr>
      <w:r>
        <w:rPr>
          <w:color w:val="000000"/>
        </w:rPr>
        <w:t>Моё хобби.</w:t>
      </w:r>
    </w:p>
    <w:p w:rsidR="00B020E5" w:rsidRDefault="00B020E5" w:rsidP="00926494">
      <w:pPr>
        <w:rPr>
          <w:iCs/>
          <w:color w:val="000000"/>
        </w:rPr>
      </w:pPr>
      <w:r>
        <w:rPr>
          <w:bCs/>
        </w:rPr>
        <w:t>Любимое время года.</w:t>
      </w:r>
    </w:p>
    <w:p w:rsidR="00B020E5" w:rsidRDefault="00B020E5" w:rsidP="00926494">
      <w:pPr>
        <w:rPr>
          <w:iCs/>
          <w:color w:val="000000"/>
        </w:rPr>
      </w:pPr>
      <w:r>
        <w:rPr>
          <w:iCs/>
          <w:color w:val="000000"/>
        </w:rPr>
        <w:t xml:space="preserve">Посещение магазина. </w:t>
      </w:r>
    </w:p>
    <w:p w:rsidR="00B020E5" w:rsidRDefault="00B020E5" w:rsidP="00926494">
      <w:pPr>
        <w:rPr>
          <w:iCs/>
          <w:color w:val="000000"/>
        </w:rPr>
      </w:pPr>
      <w:r>
        <w:rPr>
          <w:iCs/>
          <w:color w:val="000000"/>
        </w:rPr>
        <w:t xml:space="preserve">Праздники в России. </w:t>
      </w:r>
    </w:p>
    <w:p w:rsidR="00B020E5" w:rsidRDefault="00B020E5" w:rsidP="00926494">
      <w:pPr>
        <w:rPr>
          <w:bCs/>
        </w:rPr>
      </w:pPr>
      <w:r>
        <w:rPr>
          <w:iCs/>
          <w:color w:val="000000"/>
        </w:rPr>
        <w:t>Праздники в Великобритании.</w:t>
      </w:r>
    </w:p>
    <w:p w:rsidR="00B020E5" w:rsidRDefault="00B020E5" w:rsidP="00926494">
      <w:pPr>
        <w:rPr>
          <w:bCs/>
        </w:rPr>
      </w:pPr>
      <w:r>
        <w:rPr>
          <w:bCs/>
        </w:rPr>
        <w:t>Мой город,  моя деревня.</w:t>
      </w:r>
    </w:p>
    <w:p w:rsidR="00B020E5" w:rsidRDefault="00B020E5" w:rsidP="00926494">
      <w:pPr>
        <w:rPr>
          <w:bCs/>
        </w:rPr>
      </w:pPr>
    </w:p>
    <w:p w:rsidR="00B020E5" w:rsidRDefault="00B020E5" w:rsidP="0092649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0E5" w:rsidRDefault="00B020E5" w:rsidP="00926494">
      <w:pPr>
        <w:jc w:val="both"/>
        <w:rPr>
          <w:i/>
        </w:rPr>
      </w:pPr>
    </w:p>
    <w:p w:rsidR="00B020E5" w:rsidRPr="00926494" w:rsidRDefault="00B020E5" w:rsidP="00926494">
      <w:pPr>
        <w:pStyle w:val="NormalWeb"/>
        <w:jc w:val="both"/>
      </w:pPr>
    </w:p>
    <w:p w:rsidR="00B020E5" w:rsidRDefault="00B020E5" w:rsidP="00926494">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B020E5" w:rsidRDefault="00B020E5" w:rsidP="00926494">
      <w:pPr>
        <w:ind w:firstLine="708"/>
        <w:jc w:val="both"/>
      </w:pPr>
    </w:p>
    <w:p w:rsidR="00B020E5" w:rsidRDefault="00B020E5" w:rsidP="00926494">
      <w:pPr>
        <w:ind w:firstLine="708"/>
        <w:jc w:val="both"/>
        <w:rPr>
          <w:lang w:val="en-US"/>
        </w:rPr>
      </w:pPr>
      <w:r>
        <w:rPr>
          <w:lang w:val="en-US"/>
        </w:rPr>
        <w:t xml:space="preserve">a) straight, b) tall, c) clothes, d) travels, e) shoulders, f) working, g) spends, h) perfect, i) complexion </w:t>
      </w:r>
    </w:p>
    <w:p w:rsidR="00B020E5" w:rsidRDefault="00B020E5" w:rsidP="00926494">
      <w:pPr>
        <w:ind w:firstLine="708"/>
        <w:jc w:val="both"/>
        <w:rPr>
          <w:lang w:val="en-US"/>
        </w:rPr>
      </w:pPr>
    </w:p>
    <w:p w:rsidR="00B020E5" w:rsidRDefault="00B020E5" w:rsidP="0092649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2. Выберите единственно правильный вариант. </w:t>
      </w:r>
    </w:p>
    <w:p w:rsidR="00B020E5" w:rsidRPr="00D04930" w:rsidRDefault="00B020E5" w:rsidP="00926494">
      <w:pPr>
        <w:ind w:firstLine="708"/>
        <w:jc w:val="both"/>
      </w:pPr>
      <w:r w:rsidRPr="00D04930">
        <w:t xml:space="preserve">1. </w:t>
      </w:r>
      <w:r>
        <w:rPr>
          <w:lang w:val="en-US"/>
        </w:rPr>
        <w:t>Benny</w:t>
      </w:r>
      <w:r w:rsidRPr="00D04930">
        <w:t xml:space="preserve"> _______ </w:t>
      </w:r>
      <w:r>
        <w:rPr>
          <w:lang w:val="en-US"/>
        </w:rPr>
        <w:t>foursisters</w:t>
      </w:r>
      <w:r w:rsidRPr="00D04930">
        <w:t>.</w:t>
      </w:r>
    </w:p>
    <w:p w:rsidR="00B020E5" w:rsidRDefault="00B020E5" w:rsidP="00926494">
      <w:pPr>
        <w:ind w:firstLine="708"/>
        <w:jc w:val="both"/>
        <w:rPr>
          <w:lang w:val="en-US"/>
        </w:rPr>
      </w:pPr>
      <w:r>
        <w:rPr>
          <w:lang w:val="en-US"/>
        </w:rPr>
        <w:t xml:space="preserve">a) have got b) have c)has got </w:t>
      </w:r>
    </w:p>
    <w:p w:rsidR="00B020E5" w:rsidRDefault="00B020E5" w:rsidP="00926494">
      <w:pPr>
        <w:ind w:firstLine="708"/>
        <w:jc w:val="both"/>
        <w:rPr>
          <w:lang w:val="en-US"/>
        </w:rPr>
      </w:pPr>
      <w:r>
        <w:rPr>
          <w:lang w:val="en-US"/>
        </w:rPr>
        <w:t xml:space="preserve">2. Tomorrow morning Helen _______ at 7 o’clock. </w:t>
      </w:r>
    </w:p>
    <w:p w:rsidR="00B020E5" w:rsidRDefault="00B020E5" w:rsidP="00926494">
      <w:pPr>
        <w:ind w:firstLine="708"/>
        <w:jc w:val="both"/>
        <w:rPr>
          <w:lang w:val="en-US"/>
        </w:rPr>
      </w:pPr>
      <w:r>
        <w:rPr>
          <w:lang w:val="en-US"/>
        </w:rPr>
        <w:t xml:space="preserve">a) wakes up  b) wake up  c) will wake up </w:t>
      </w:r>
    </w:p>
    <w:p w:rsidR="00B020E5" w:rsidRDefault="00B020E5" w:rsidP="00926494">
      <w:pPr>
        <w:ind w:firstLine="708"/>
        <w:jc w:val="both"/>
        <w:rPr>
          <w:lang w:val="en-US"/>
        </w:rPr>
      </w:pPr>
      <w:r>
        <w:rPr>
          <w:lang w:val="en-US"/>
        </w:rPr>
        <w:t xml:space="preserve">3. Which colour ________ your new car? </w:t>
      </w:r>
    </w:p>
    <w:p w:rsidR="00B020E5" w:rsidRDefault="00B020E5" w:rsidP="00926494">
      <w:pPr>
        <w:ind w:firstLine="708"/>
        <w:jc w:val="both"/>
        <w:rPr>
          <w:lang w:val="en-US"/>
        </w:rPr>
      </w:pPr>
      <w:r>
        <w:rPr>
          <w:lang w:val="en-US"/>
        </w:rPr>
        <w:t xml:space="preserve">a) does  b) has  c) is </w:t>
      </w:r>
    </w:p>
    <w:p w:rsidR="00B020E5" w:rsidRDefault="00B020E5" w:rsidP="00926494">
      <w:pPr>
        <w:ind w:firstLine="708"/>
        <w:jc w:val="both"/>
        <w:rPr>
          <w:lang w:val="en-US"/>
        </w:rPr>
      </w:pPr>
      <w:r>
        <w:rPr>
          <w:lang w:val="en-US"/>
        </w:rPr>
        <w:t xml:space="preserve">4. I ________ tennis when I was your age. </w:t>
      </w:r>
    </w:p>
    <w:p w:rsidR="00B020E5" w:rsidRDefault="00B020E5" w:rsidP="00926494">
      <w:pPr>
        <w:ind w:firstLine="708"/>
        <w:jc w:val="both"/>
        <w:rPr>
          <w:lang w:val="en-US"/>
        </w:rPr>
      </w:pPr>
      <w:r>
        <w:rPr>
          <w:lang w:val="en-US"/>
        </w:rPr>
        <w:t xml:space="preserve">a) play  b) played  c) plays </w:t>
      </w:r>
    </w:p>
    <w:p w:rsidR="00B020E5" w:rsidRDefault="00B020E5" w:rsidP="00926494">
      <w:pPr>
        <w:ind w:firstLine="708"/>
        <w:jc w:val="both"/>
        <w:rPr>
          <w:lang w:val="en-US"/>
        </w:rPr>
      </w:pPr>
      <w:r>
        <w:rPr>
          <w:lang w:val="en-US"/>
        </w:rPr>
        <w:t xml:space="preserve">5. Annie ______ a new red sweater a few days ago. </w:t>
      </w:r>
    </w:p>
    <w:p w:rsidR="00B020E5" w:rsidRDefault="00B020E5" w:rsidP="00926494">
      <w:pPr>
        <w:ind w:firstLine="708"/>
        <w:jc w:val="both"/>
        <w:rPr>
          <w:lang w:val="en-US"/>
        </w:rPr>
      </w:pPr>
      <w:r>
        <w:rPr>
          <w:lang w:val="en-US"/>
        </w:rPr>
        <w:t xml:space="preserve">a) bought  b) buy  c) did buy </w:t>
      </w:r>
    </w:p>
    <w:p w:rsidR="00B020E5" w:rsidRDefault="00B020E5" w:rsidP="00926494">
      <w:pPr>
        <w:ind w:firstLine="708"/>
        <w:jc w:val="both"/>
        <w:rPr>
          <w:lang w:val="en-US"/>
        </w:rPr>
      </w:pPr>
      <w:r>
        <w:rPr>
          <w:lang w:val="en-US"/>
        </w:rPr>
        <w:t xml:space="preserve">6. ______ you be at school tomorrow? </w:t>
      </w:r>
    </w:p>
    <w:p w:rsidR="00B020E5" w:rsidRDefault="00B020E5" w:rsidP="00926494">
      <w:pPr>
        <w:ind w:firstLine="708"/>
        <w:jc w:val="both"/>
        <w:rPr>
          <w:lang w:val="en-US"/>
        </w:rPr>
      </w:pPr>
      <w:r>
        <w:rPr>
          <w:lang w:val="en-US"/>
        </w:rPr>
        <w:t xml:space="preserve">a) do  b) are  c) will </w:t>
      </w:r>
    </w:p>
    <w:p w:rsidR="00B020E5" w:rsidRDefault="00B020E5" w:rsidP="00926494">
      <w:pPr>
        <w:ind w:firstLine="708"/>
        <w:jc w:val="both"/>
        <w:rPr>
          <w:lang w:val="en-US"/>
        </w:rPr>
      </w:pPr>
      <w:r>
        <w:rPr>
          <w:lang w:val="en-US"/>
        </w:rPr>
        <w:t xml:space="preserve">7.  They _______ football every day on holidays. </w:t>
      </w:r>
    </w:p>
    <w:p w:rsidR="00B020E5" w:rsidRDefault="00B020E5" w:rsidP="00926494">
      <w:pPr>
        <w:ind w:firstLine="708"/>
        <w:jc w:val="both"/>
        <w:rPr>
          <w:lang w:val="en-US"/>
        </w:rPr>
      </w:pPr>
      <w:r>
        <w:rPr>
          <w:lang w:val="en-US"/>
        </w:rPr>
        <w:t xml:space="preserve">a) didn’t play  b) doesn’t play  c) didn’t played </w:t>
      </w:r>
    </w:p>
    <w:p w:rsidR="00B020E5" w:rsidRDefault="00B020E5" w:rsidP="00926494">
      <w:pPr>
        <w:ind w:firstLine="708"/>
        <w:jc w:val="both"/>
        <w:rPr>
          <w:lang w:val="en-US"/>
        </w:rPr>
      </w:pPr>
      <w:r>
        <w:rPr>
          <w:lang w:val="en-US"/>
        </w:rPr>
        <w:t xml:space="preserve">8. _____ you _____enough money to buy this CD-player?  It’s rather expensive. </w:t>
      </w:r>
    </w:p>
    <w:p w:rsidR="00B020E5" w:rsidRDefault="00B020E5" w:rsidP="00926494">
      <w:pPr>
        <w:ind w:firstLine="708"/>
        <w:jc w:val="both"/>
        <w:rPr>
          <w:lang w:val="en-US"/>
        </w:rPr>
      </w:pPr>
      <w:r>
        <w:rPr>
          <w:lang w:val="en-US"/>
        </w:rPr>
        <w:t xml:space="preserve">a) has … got  b) are … having c) have … got </w:t>
      </w:r>
    </w:p>
    <w:p w:rsidR="00B020E5" w:rsidRDefault="00B020E5" w:rsidP="00926494">
      <w:pPr>
        <w:ind w:firstLine="708"/>
        <w:jc w:val="both"/>
        <w:rPr>
          <w:lang w:val="en-US"/>
        </w:rPr>
      </w:pPr>
      <w:r>
        <w:rPr>
          <w:lang w:val="en-US"/>
        </w:rPr>
        <w:t xml:space="preserve">9. They ______ three days in the country last week. </w:t>
      </w:r>
    </w:p>
    <w:p w:rsidR="00B020E5" w:rsidRDefault="00B020E5" w:rsidP="00926494">
      <w:pPr>
        <w:ind w:firstLine="708"/>
        <w:jc w:val="both"/>
        <w:rPr>
          <w:lang w:val="en-US"/>
        </w:rPr>
      </w:pPr>
      <w:r>
        <w:rPr>
          <w:lang w:val="en-US"/>
        </w:rPr>
        <w:t xml:space="preserve">a) spend b) spends c) spent </w:t>
      </w:r>
    </w:p>
    <w:p w:rsidR="00B020E5" w:rsidRDefault="00B020E5" w:rsidP="00926494">
      <w:pPr>
        <w:ind w:firstLine="708"/>
        <w:jc w:val="both"/>
        <w:rPr>
          <w:lang w:val="en-US"/>
        </w:rPr>
      </w:pPr>
      <w:r>
        <w:rPr>
          <w:lang w:val="en-US"/>
        </w:rPr>
        <w:t xml:space="preserve">10. Who ________ where she lives? </w:t>
      </w:r>
    </w:p>
    <w:p w:rsidR="00B020E5" w:rsidRDefault="00B020E5" w:rsidP="00926494">
      <w:pPr>
        <w:ind w:firstLine="708"/>
        <w:jc w:val="both"/>
        <w:rPr>
          <w:lang w:val="en-US"/>
        </w:rPr>
      </w:pPr>
      <w:r>
        <w:rPr>
          <w:lang w:val="en-US"/>
        </w:rPr>
        <w:t xml:space="preserve">a) knows  b) do know  c) don’t know </w:t>
      </w:r>
    </w:p>
    <w:p w:rsidR="00B020E5" w:rsidRDefault="00B020E5" w:rsidP="00926494">
      <w:pPr>
        <w:ind w:firstLine="708"/>
        <w:jc w:val="both"/>
        <w:rPr>
          <w:lang w:val="en-US"/>
        </w:rPr>
      </w:pPr>
      <w:r>
        <w:rPr>
          <w:lang w:val="en-US"/>
        </w:rPr>
        <w:t xml:space="preserve">11. Cherry’s marks are _____ than mine. </w:t>
      </w:r>
    </w:p>
    <w:p w:rsidR="00B020E5" w:rsidRDefault="00B020E5" w:rsidP="00926494">
      <w:pPr>
        <w:ind w:firstLine="708"/>
        <w:jc w:val="both"/>
        <w:rPr>
          <w:lang w:val="en-US"/>
        </w:rPr>
      </w:pPr>
      <w:r>
        <w:rPr>
          <w:lang w:val="en-US"/>
        </w:rPr>
        <w:t xml:space="preserve">a) bad  b) worse  c) the worst </w:t>
      </w:r>
    </w:p>
    <w:p w:rsidR="00B020E5" w:rsidRDefault="00B020E5" w:rsidP="00926494">
      <w:pPr>
        <w:ind w:firstLine="708"/>
        <w:jc w:val="both"/>
        <w:rPr>
          <w:lang w:val="en-US"/>
        </w:rPr>
      </w:pPr>
      <w:r>
        <w:rPr>
          <w:lang w:val="en-US"/>
        </w:rPr>
        <w:t xml:space="preserve">12. I am as _______ as a robot. </w:t>
      </w:r>
    </w:p>
    <w:p w:rsidR="00B020E5" w:rsidRDefault="00B020E5" w:rsidP="00926494">
      <w:pPr>
        <w:ind w:firstLine="708"/>
        <w:jc w:val="both"/>
        <w:rPr>
          <w:lang w:val="en-US"/>
        </w:rPr>
      </w:pPr>
      <w:r>
        <w:rPr>
          <w:lang w:val="en-US"/>
        </w:rPr>
        <w:t xml:space="preserve">a) strong  b) stronger  c) the strongest </w:t>
      </w:r>
    </w:p>
    <w:p w:rsidR="00B020E5" w:rsidRDefault="00B020E5" w:rsidP="00926494">
      <w:pPr>
        <w:ind w:firstLine="708"/>
        <w:jc w:val="both"/>
        <w:rPr>
          <w:lang w:val="en-US"/>
        </w:rPr>
      </w:pPr>
      <w:r>
        <w:rPr>
          <w:lang w:val="en-US"/>
        </w:rPr>
        <w:t xml:space="preserve">13. I think John Lennon is ________ musicians in the world. </w:t>
      </w:r>
    </w:p>
    <w:p w:rsidR="00B020E5" w:rsidRDefault="00B020E5" w:rsidP="00926494">
      <w:pPr>
        <w:ind w:firstLine="708"/>
        <w:jc w:val="both"/>
        <w:rPr>
          <w:lang w:val="en-US"/>
        </w:rPr>
      </w:pPr>
      <w:r>
        <w:rPr>
          <w:lang w:val="en-US"/>
        </w:rPr>
        <w:t xml:space="preserve">a) greatest one of  b) the greatest  c) one of the greatest </w:t>
      </w:r>
    </w:p>
    <w:p w:rsidR="00B020E5" w:rsidRDefault="00B020E5" w:rsidP="00926494">
      <w:pPr>
        <w:ind w:firstLine="708"/>
        <w:jc w:val="both"/>
        <w:rPr>
          <w:lang w:val="en-US"/>
        </w:rPr>
      </w:pPr>
      <w:r>
        <w:rPr>
          <w:lang w:val="en-US"/>
        </w:rPr>
        <w:t xml:space="preserve">14. He is good _____ math and physics. </w:t>
      </w:r>
    </w:p>
    <w:p w:rsidR="00B020E5" w:rsidRDefault="00B020E5" w:rsidP="00926494">
      <w:pPr>
        <w:ind w:firstLine="708"/>
        <w:jc w:val="both"/>
        <w:rPr>
          <w:lang w:val="en-US"/>
        </w:rPr>
      </w:pPr>
      <w:r>
        <w:rPr>
          <w:lang w:val="en-US"/>
        </w:rPr>
        <w:t xml:space="preserve">a) in  b) about  c) at </w:t>
      </w:r>
    </w:p>
    <w:p w:rsidR="00B020E5" w:rsidRDefault="00B020E5" w:rsidP="00926494">
      <w:pPr>
        <w:ind w:firstLine="708"/>
        <w:jc w:val="both"/>
        <w:rPr>
          <w:lang w:val="en-US"/>
        </w:rPr>
      </w:pPr>
      <w:r>
        <w:rPr>
          <w:lang w:val="en-US"/>
        </w:rPr>
        <w:t>15. Are you interested _____ music and arts?</w:t>
      </w:r>
    </w:p>
    <w:p w:rsidR="00B020E5" w:rsidRDefault="00B020E5" w:rsidP="00926494">
      <w:pPr>
        <w:ind w:firstLine="708"/>
        <w:jc w:val="both"/>
        <w:rPr>
          <w:lang w:val="en-US"/>
        </w:rPr>
      </w:pPr>
      <w:r>
        <w:rPr>
          <w:lang w:val="en-US"/>
        </w:rPr>
        <w:t xml:space="preserve"> a) by  b) in    c) with </w:t>
      </w:r>
    </w:p>
    <w:p w:rsidR="00B020E5" w:rsidRDefault="00B020E5" w:rsidP="00926494">
      <w:pPr>
        <w:ind w:firstLine="708"/>
        <w:jc w:val="both"/>
        <w:rPr>
          <w:lang w:val="en-US"/>
        </w:rPr>
      </w:pPr>
      <w:r>
        <w:rPr>
          <w:lang w:val="en-US"/>
        </w:rPr>
        <w:t xml:space="preserve">16. My mother was born _____ April 30, 1960. </w:t>
      </w:r>
    </w:p>
    <w:p w:rsidR="00B020E5" w:rsidRDefault="00B020E5" w:rsidP="00926494">
      <w:pPr>
        <w:ind w:firstLine="708"/>
        <w:jc w:val="both"/>
        <w:rPr>
          <w:lang w:val="en-US"/>
        </w:rPr>
      </w:pPr>
      <w:r>
        <w:rPr>
          <w:lang w:val="en-US"/>
        </w:rPr>
        <w:t xml:space="preserve">a) in  b) at  c) on </w:t>
      </w:r>
    </w:p>
    <w:p w:rsidR="00B020E5" w:rsidRDefault="00B020E5" w:rsidP="00926494">
      <w:pPr>
        <w:ind w:firstLine="708"/>
        <w:jc w:val="both"/>
        <w:rPr>
          <w:lang w:val="en-US"/>
        </w:rPr>
      </w:pPr>
      <w:r>
        <w:rPr>
          <w:lang w:val="en-US"/>
        </w:rPr>
        <w:t xml:space="preserve">17. When is he coming back _____ home? </w:t>
      </w:r>
    </w:p>
    <w:p w:rsidR="00B020E5" w:rsidRDefault="00B020E5" w:rsidP="00926494">
      <w:pPr>
        <w:ind w:firstLine="708"/>
        <w:jc w:val="both"/>
        <w:rPr>
          <w:lang w:val="en-US"/>
        </w:rPr>
      </w:pPr>
      <w:r>
        <w:rPr>
          <w:lang w:val="en-US"/>
        </w:rPr>
        <w:t xml:space="preserve">a) to  b) -  c) at </w:t>
      </w:r>
    </w:p>
    <w:p w:rsidR="00B020E5" w:rsidRDefault="00B020E5" w:rsidP="00926494">
      <w:pPr>
        <w:ind w:firstLine="708"/>
        <w:jc w:val="both"/>
        <w:rPr>
          <w:lang w:val="en-US"/>
        </w:rPr>
      </w:pPr>
      <w:r>
        <w:rPr>
          <w:lang w:val="en-US"/>
        </w:rPr>
        <w:t xml:space="preserve">18. He doesn’t go to church, as he doesn’t feel any _________ for it. </w:t>
      </w:r>
    </w:p>
    <w:p w:rsidR="00B020E5" w:rsidRDefault="00B020E5" w:rsidP="00926494">
      <w:pPr>
        <w:ind w:firstLine="708"/>
        <w:jc w:val="both"/>
        <w:rPr>
          <w:lang w:val="en-US"/>
        </w:rPr>
      </w:pPr>
      <w:r>
        <w:rPr>
          <w:lang w:val="en-US"/>
        </w:rPr>
        <w:t xml:space="preserve">a) commandment  b) masterpiece  c) necessity </w:t>
      </w:r>
    </w:p>
    <w:p w:rsidR="00B020E5" w:rsidRDefault="00B020E5" w:rsidP="00926494">
      <w:pPr>
        <w:ind w:firstLine="708"/>
        <w:jc w:val="both"/>
        <w:rPr>
          <w:lang w:val="en-US"/>
        </w:rPr>
      </w:pPr>
      <w:r>
        <w:rPr>
          <w:lang w:val="en-US"/>
        </w:rPr>
        <w:t xml:space="preserve">19. He was _________ and could hardly make both ends meet. </w:t>
      </w:r>
    </w:p>
    <w:p w:rsidR="00B020E5" w:rsidRDefault="00B020E5" w:rsidP="00926494">
      <w:pPr>
        <w:ind w:firstLine="708"/>
        <w:jc w:val="both"/>
        <w:rPr>
          <w:lang w:val="en-US"/>
        </w:rPr>
      </w:pPr>
      <w:r>
        <w:rPr>
          <w:lang w:val="en-US"/>
        </w:rPr>
        <w:t xml:space="preserve">a) unemployed b) unattractive  c) universe </w:t>
      </w:r>
    </w:p>
    <w:p w:rsidR="00B020E5" w:rsidRDefault="00B020E5" w:rsidP="00926494">
      <w:pPr>
        <w:ind w:firstLine="708"/>
        <w:jc w:val="both"/>
        <w:rPr>
          <w:lang w:val="en-US"/>
        </w:rPr>
      </w:pPr>
      <w:r>
        <w:rPr>
          <w:lang w:val="en-US"/>
        </w:rPr>
        <w:t xml:space="preserve">20. Princes Diana was deeply loved and __________ in Britain. </w:t>
      </w:r>
    </w:p>
    <w:p w:rsidR="00B020E5" w:rsidRDefault="00B020E5" w:rsidP="00926494">
      <w:pPr>
        <w:ind w:firstLine="708"/>
        <w:jc w:val="both"/>
        <w:rPr>
          <w:lang w:val="en-US"/>
        </w:rPr>
      </w:pPr>
      <w:r>
        <w:rPr>
          <w:lang w:val="en-US"/>
        </w:rPr>
        <w:t xml:space="preserve">a) determined  b) admired  c) desperate </w:t>
      </w:r>
    </w:p>
    <w:p w:rsidR="00B020E5" w:rsidRDefault="00B020E5" w:rsidP="00926494">
      <w:pPr>
        <w:ind w:firstLine="708"/>
        <w:jc w:val="both"/>
        <w:rPr>
          <w:lang w:val="en-US"/>
        </w:rPr>
      </w:pPr>
      <w:r>
        <w:rPr>
          <w:lang w:val="en-US"/>
        </w:rPr>
        <w:t xml:space="preserve">21. Jim _________ as a teacher.   </w:t>
      </w:r>
    </w:p>
    <w:p w:rsidR="00B020E5" w:rsidRDefault="00B020E5" w:rsidP="00926494">
      <w:pPr>
        <w:ind w:firstLine="708"/>
        <w:jc w:val="both"/>
        <w:rPr>
          <w:lang w:val="en-US"/>
        </w:rPr>
      </w:pPr>
      <w:r>
        <w:rPr>
          <w:lang w:val="en-US"/>
        </w:rPr>
        <w:t xml:space="preserve">a) don’t work  b)is working  c) works </w:t>
      </w:r>
    </w:p>
    <w:p w:rsidR="00B020E5" w:rsidRDefault="00B020E5" w:rsidP="00926494">
      <w:pPr>
        <w:ind w:firstLine="708"/>
        <w:jc w:val="both"/>
        <w:rPr>
          <w:lang w:val="en-US"/>
        </w:rPr>
      </w:pPr>
      <w:r>
        <w:rPr>
          <w:lang w:val="en-US"/>
        </w:rPr>
        <w:t xml:space="preserve">22. Steven is of ________ height.  </w:t>
      </w:r>
    </w:p>
    <w:p w:rsidR="00B020E5" w:rsidRDefault="00B020E5" w:rsidP="00926494">
      <w:pPr>
        <w:ind w:firstLine="708"/>
        <w:jc w:val="both"/>
        <w:rPr>
          <w:lang w:val="en-US"/>
        </w:rPr>
      </w:pPr>
      <w:r>
        <w:rPr>
          <w:lang w:val="en-US"/>
        </w:rPr>
        <w:t xml:space="preserve">a) straight  b) medium  c) well-built </w:t>
      </w:r>
    </w:p>
    <w:p w:rsidR="00B020E5" w:rsidRDefault="00B020E5" w:rsidP="00926494">
      <w:pPr>
        <w:ind w:firstLine="708"/>
        <w:jc w:val="both"/>
        <w:rPr>
          <w:lang w:val="en-US"/>
        </w:rPr>
      </w:pPr>
      <w:r>
        <w:rPr>
          <w:lang w:val="en-US"/>
        </w:rPr>
        <w:t xml:space="preserve">23. She’s got a dark ___________ </w:t>
      </w:r>
    </w:p>
    <w:p w:rsidR="00B020E5" w:rsidRDefault="00B020E5" w:rsidP="00926494">
      <w:pPr>
        <w:ind w:firstLine="708"/>
        <w:jc w:val="both"/>
        <w:rPr>
          <w:lang w:val="en-US"/>
        </w:rPr>
      </w:pPr>
      <w:r>
        <w:rPr>
          <w:lang w:val="en-US"/>
        </w:rPr>
        <w:t xml:space="preserve">a) dimples  b) complexion  c) build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3. Найдите слова с противоположным значением. </w:t>
      </w:r>
    </w:p>
    <w:p w:rsidR="00B020E5" w:rsidRDefault="00B020E5" w:rsidP="00926494">
      <w:pPr>
        <w:spacing w:line="360" w:lineRule="auto"/>
        <w:ind w:firstLine="708"/>
        <w:jc w:val="both"/>
        <w:rPr>
          <w:lang w:val="en-US"/>
        </w:rPr>
      </w:pPr>
      <w:r>
        <w:rPr>
          <w:lang w:val="en-US"/>
        </w:rPr>
        <w:t>1. slim    2. handsome   3. bushy  4. shy   5. practical</w:t>
      </w:r>
    </w:p>
    <w:p w:rsidR="00B020E5" w:rsidRDefault="00B020E5" w:rsidP="00926494">
      <w:pPr>
        <w:spacing w:line="360" w:lineRule="auto"/>
        <w:ind w:firstLine="708"/>
        <w:jc w:val="both"/>
        <w:rPr>
          <w:lang w:val="en-US"/>
        </w:rPr>
      </w:pPr>
      <w:r>
        <w:rPr>
          <w:lang w:val="en-US"/>
        </w:rPr>
        <w:t xml:space="preserve">a) middle-seized       a) hollow        a) round       a) sociable     a) reflective  </w:t>
      </w:r>
    </w:p>
    <w:p w:rsidR="00B020E5" w:rsidRDefault="00B020E5" w:rsidP="00926494">
      <w:pPr>
        <w:spacing w:line="360" w:lineRule="auto"/>
        <w:ind w:firstLine="708"/>
        <w:jc w:val="both"/>
        <w:rPr>
          <w:lang w:val="en-US"/>
        </w:rPr>
      </w:pPr>
      <w:r>
        <w:rPr>
          <w:lang w:val="en-US"/>
        </w:rPr>
        <w:t xml:space="preserve">b) stout                    b) bald            b) penciled   b) bold           b) careful </w:t>
      </w:r>
    </w:p>
    <w:p w:rsidR="00B020E5" w:rsidRDefault="00B020E5" w:rsidP="00926494">
      <w:pPr>
        <w:spacing w:line="360" w:lineRule="auto"/>
        <w:ind w:firstLine="708"/>
        <w:jc w:val="both"/>
        <w:rPr>
          <w:lang w:val="en-US"/>
        </w:rPr>
      </w:pPr>
      <w:r>
        <w:rPr>
          <w:lang w:val="en-US"/>
        </w:rPr>
        <w:t xml:space="preserve">c) thin                      c) aquiline       c) square      c) modest       c) reliable </w:t>
      </w:r>
    </w:p>
    <w:p w:rsidR="00B020E5" w:rsidRDefault="00B020E5" w:rsidP="00926494">
      <w:pPr>
        <w:spacing w:line="360" w:lineRule="auto"/>
        <w:ind w:firstLine="708"/>
        <w:jc w:val="both"/>
        <w:rPr>
          <w:lang w:val="en-US"/>
        </w:rPr>
      </w:pPr>
      <w:r>
        <w:rPr>
          <w:lang w:val="en-US"/>
        </w:rPr>
        <w:t xml:space="preserve">d) fair                      d) ugly             d) crooked   d) sincere       d) dreamy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b/>
        </w:rPr>
      </w:pPr>
      <w:r>
        <w:rPr>
          <w:b/>
        </w:rPr>
        <w:t xml:space="preserve">4. Составьте предложения и запишите их. </w:t>
      </w:r>
    </w:p>
    <w:p w:rsidR="00B020E5" w:rsidRDefault="00B020E5" w:rsidP="00926494">
      <w:pPr>
        <w:ind w:firstLine="708"/>
        <w:jc w:val="both"/>
        <w:rPr>
          <w:lang w:val="en-US"/>
        </w:rPr>
      </w:pPr>
      <w:r>
        <w:rPr>
          <w:lang w:val="en-US"/>
        </w:rPr>
        <w:t xml:space="preserve">1. Saturday my  came    on   Susan    see    to friend  me </w:t>
      </w:r>
    </w:p>
    <w:p w:rsidR="00B020E5" w:rsidRDefault="00B020E5" w:rsidP="00926494">
      <w:pPr>
        <w:ind w:firstLine="708"/>
        <w:jc w:val="both"/>
        <w:rPr>
          <w:lang w:val="en-US"/>
        </w:rPr>
      </w:pPr>
      <w:r>
        <w:rPr>
          <w:lang w:val="en-US"/>
        </w:rPr>
        <w:t xml:space="preserve">2.     are sofa a and beds   there  room    two    in my </w:t>
      </w:r>
    </w:p>
    <w:p w:rsidR="00B020E5" w:rsidRDefault="00B020E5" w:rsidP="00926494">
      <w:pPr>
        <w:spacing w:line="360" w:lineRule="auto"/>
        <w:ind w:firstLine="708"/>
        <w:jc w:val="both"/>
        <w:rPr>
          <w:lang w:val="en-US"/>
        </w:rPr>
      </w:pPr>
    </w:p>
    <w:p w:rsidR="00B020E5" w:rsidRDefault="00B020E5" w:rsidP="00926494">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lang w:val="en-US"/>
        </w:rPr>
      </w:pPr>
      <w:r>
        <w:rPr>
          <w:lang w:val="en-US"/>
        </w:rPr>
        <w:t xml:space="preserve">a) We don’t got any relatives in Moscow.   </w:t>
      </w:r>
    </w:p>
    <w:p w:rsidR="00B020E5" w:rsidRDefault="00B020E5" w:rsidP="00926494">
      <w:pPr>
        <w:spacing w:line="360" w:lineRule="auto"/>
        <w:ind w:firstLine="708"/>
        <w:jc w:val="both"/>
        <w:rPr>
          <w:lang w:val="en-US"/>
        </w:rPr>
      </w:pPr>
      <w:r>
        <w:rPr>
          <w:lang w:val="en-US"/>
        </w:rPr>
        <w:t xml:space="preserve">b) We haven’t got any relatives in Moscow.   </w:t>
      </w:r>
    </w:p>
    <w:p w:rsidR="00B020E5" w:rsidRDefault="00B020E5" w:rsidP="00926494">
      <w:pPr>
        <w:spacing w:line="360" w:lineRule="auto"/>
        <w:ind w:firstLine="708"/>
        <w:jc w:val="both"/>
        <w:rPr>
          <w:lang w:val="en-US"/>
        </w:rPr>
      </w:pPr>
      <w:r>
        <w:rPr>
          <w:lang w:val="en-US"/>
        </w:rPr>
        <w:t>c) We haven’t no relatives in Moscow.</w:t>
      </w:r>
    </w:p>
    <w:p w:rsidR="00B020E5" w:rsidRDefault="00B020E5" w:rsidP="00926494">
      <w:pPr>
        <w:spacing w:line="360" w:lineRule="auto"/>
        <w:ind w:firstLine="708"/>
        <w:jc w:val="both"/>
        <w:rPr>
          <w:lang w:val="en-US"/>
        </w:rPr>
      </w:pPr>
      <w:r>
        <w:rPr>
          <w:lang w:val="en-US"/>
        </w:rPr>
        <w:t xml:space="preserve">d) We hadn’t got some relatives in Moscow. </w:t>
      </w:r>
    </w:p>
    <w:p w:rsidR="00B020E5" w:rsidRDefault="00B020E5" w:rsidP="00926494">
      <w:pPr>
        <w:spacing w:line="360" w:lineRule="auto"/>
        <w:ind w:firstLine="708"/>
        <w:jc w:val="both"/>
        <w:rPr>
          <w:lang w:val="en-US"/>
        </w:rPr>
      </w:pPr>
    </w:p>
    <w:p w:rsidR="00B020E5" w:rsidRDefault="00B020E5" w:rsidP="00926494">
      <w:pPr>
        <w:jc w:val="both"/>
        <w:rPr>
          <w:b/>
          <w:iCs/>
        </w:rPr>
      </w:pPr>
      <w:r>
        <w:rPr>
          <w:b/>
          <w:iCs/>
        </w:rPr>
        <w:t>Примеры текстов с заданиями.</w:t>
      </w:r>
    </w:p>
    <w:p w:rsidR="00B020E5" w:rsidRDefault="00B020E5" w:rsidP="00926494">
      <w:pPr>
        <w:spacing w:line="360" w:lineRule="auto"/>
        <w:ind w:firstLine="708"/>
        <w:jc w:val="both"/>
      </w:pPr>
    </w:p>
    <w:p w:rsidR="00B020E5" w:rsidRDefault="00B020E5" w:rsidP="00926494">
      <w:pPr>
        <w:rPr>
          <w:b/>
        </w:rPr>
      </w:pPr>
      <w:r>
        <w:rPr>
          <w:b/>
          <w:lang w:val="en-US"/>
        </w:rPr>
        <w:t>Text</w:t>
      </w:r>
      <w:r>
        <w:rPr>
          <w:b/>
        </w:rPr>
        <w:t xml:space="preserve"> 1</w:t>
      </w:r>
    </w:p>
    <w:p w:rsidR="00B020E5" w:rsidRDefault="00B020E5" w:rsidP="00926494">
      <w:pPr>
        <w:rPr>
          <w:b/>
          <w:lang w:val="en-US"/>
        </w:rPr>
      </w:pPr>
      <w:r>
        <w:rPr>
          <w:b/>
          <w:lang w:val="en-US"/>
        </w:rPr>
        <w:t>Read and translate the text. Do the tasks.</w:t>
      </w:r>
    </w:p>
    <w:p w:rsidR="00B020E5" w:rsidRDefault="00B020E5" w:rsidP="0092649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B020E5" w:rsidRDefault="00B020E5" w:rsidP="0092649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B020E5" w:rsidRDefault="00B020E5" w:rsidP="00926494">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B020E5" w:rsidRDefault="00B020E5" w:rsidP="00926494">
      <w:pPr>
        <w:jc w:val="both"/>
        <w:rPr>
          <w:lang w:val="en-US"/>
        </w:rPr>
      </w:pPr>
      <w:r>
        <w:rPr>
          <w:lang w:val="en-US"/>
        </w:rPr>
        <w:t xml:space="preserve">Practically all kinds of sports are popular in our republic but football; gymnastics and tennis enjoy the greatest popularity. </w:t>
      </w:r>
    </w:p>
    <w:p w:rsidR="00B020E5" w:rsidRDefault="00B020E5" w:rsidP="0092649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B020E5" w:rsidRDefault="00B020E5" w:rsidP="00926494">
      <w:pPr>
        <w:rPr>
          <w:b/>
          <w:lang w:val="en-US"/>
        </w:rPr>
      </w:pPr>
      <w:r>
        <w:rPr>
          <w:b/>
          <w:lang w:val="en-US"/>
        </w:rPr>
        <w:t>Answer the questions:</w:t>
      </w:r>
    </w:p>
    <w:p w:rsidR="00B020E5" w:rsidRPr="00F30D16" w:rsidRDefault="00B020E5" w:rsidP="00926494">
      <w:pPr>
        <w:pStyle w:val="NormalWeb"/>
        <w:ind w:left="142"/>
        <w:rPr>
          <w:rFonts w:ascii="Times New Roman" w:hAnsi="Times New Roman"/>
          <w:color w:val="auto"/>
          <w:sz w:val="24"/>
          <w:szCs w:val="24"/>
          <w:lang w:val="en-US"/>
        </w:rPr>
      </w:pPr>
      <w:r w:rsidRPr="00F30D16">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B020E5" w:rsidRPr="00F30D16" w:rsidRDefault="00B020E5" w:rsidP="00926494">
      <w:pPr>
        <w:rPr>
          <w:b/>
          <w:lang w:val="en-US"/>
        </w:rPr>
      </w:pPr>
      <w:r w:rsidRPr="00F30D16">
        <w:rPr>
          <w:b/>
          <w:lang w:val="en-US"/>
        </w:rPr>
        <w:t>Find the words in the text.</w:t>
      </w:r>
    </w:p>
    <w:p w:rsidR="00B020E5" w:rsidRPr="00F30D16" w:rsidRDefault="00B020E5" w:rsidP="00926494">
      <w:pPr>
        <w:pStyle w:val="NormalWeb"/>
        <w:ind w:left="142" w:firstLine="567"/>
        <w:rPr>
          <w:rFonts w:ascii="Times New Roman" w:hAnsi="Times New Roman"/>
          <w:color w:val="auto"/>
          <w:sz w:val="24"/>
          <w:szCs w:val="24"/>
        </w:rPr>
      </w:pPr>
      <w:r w:rsidRPr="00F30D16">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B020E5" w:rsidRPr="00F30D16" w:rsidRDefault="00B020E5" w:rsidP="00926494">
      <w:pPr>
        <w:pStyle w:val="NormalWeb"/>
        <w:ind w:left="142" w:firstLine="567"/>
        <w:rPr>
          <w:rFonts w:ascii="Times New Roman" w:hAnsi="Times New Roman"/>
          <w:color w:val="auto"/>
          <w:sz w:val="24"/>
          <w:szCs w:val="24"/>
        </w:rPr>
      </w:pPr>
    </w:p>
    <w:p w:rsidR="00B020E5" w:rsidRDefault="00B020E5" w:rsidP="00926494">
      <w:pPr>
        <w:rPr>
          <w:b/>
          <w:lang w:val="en-US"/>
        </w:rPr>
      </w:pPr>
      <w:r>
        <w:rPr>
          <w:b/>
          <w:lang w:val="en-US"/>
        </w:rPr>
        <w:t>Text 2</w:t>
      </w:r>
    </w:p>
    <w:p w:rsidR="00B020E5" w:rsidRDefault="00B020E5" w:rsidP="00926494">
      <w:pPr>
        <w:jc w:val="center"/>
        <w:rPr>
          <w:lang w:val="en-US"/>
        </w:rPr>
      </w:pPr>
    </w:p>
    <w:p w:rsidR="00B020E5" w:rsidRDefault="00B020E5" w:rsidP="00926494">
      <w:pPr>
        <w:jc w:val="center"/>
        <w:rPr>
          <w:lang w:val="en-US"/>
        </w:rPr>
      </w:pPr>
      <w:r>
        <w:rPr>
          <w:lang w:val="en-US"/>
        </w:rPr>
        <w:t>“</w:t>
      </w:r>
      <w:r>
        <w:rPr>
          <w:b/>
          <w:lang w:val="en-US"/>
        </w:rPr>
        <w:t>What is the Internet today?”</w:t>
      </w:r>
    </w:p>
    <w:p w:rsidR="00B020E5" w:rsidRDefault="00B020E5" w:rsidP="0092649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B020E5" w:rsidRDefault="00B020E5" w:rsidP="0092649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B020E5" w:rsidRDefault="00B020E5" w:rsidP="0092649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B020E5" w:rsidRDefault="00B020E5" w:rsidP="0092649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B020E5" w:rsidRDefault="00B020E5" w:rsidP="0092649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B020E5" w:rsidRDefault="00B020E5" w:rsidP="0092649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B020E5" w:rsidRDefault="00B020E5" w:rsidP="0092649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B020E5" w:rsidRDefault="00B020E5" w:rsidP="0092649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B020E5" w:rsidRDefault="00B020E5" w:rsidP="0092649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B020E5" w:rsidRDefault="00B020E5" w:rsidP="0092649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B020E5" w:rsidRDefault="00B020E5" w:rsidP="00926494">
      <w:pPr>
        <w:jc w:val="both"/>
        <w:rPr>
          <w:b/>
          <w:lang w:val="en-US"/>
        </w:rPr>
      </w:pPr>
      <w:r>
        <w:rPr>
          <w:b/>
        </w:rPr>
        <w:t>Заданияктексту</w:t>
      </w:r>
      <w:r>
        <w:rPr>
          <w:b/>
          <w:lang w:val="en-US"/>
        </w:rPr>
        <w:t xml:space="preserve"> What is the Internet today?</w:t>
      </w:r>
    </w:p>
    <w:p w:rsidR="00B020E5" w:rsidRDefault="00B020E5" w:rsidP="00926494">
      <w:pPr>
        <w:jc w:val="both"/>
        <w:rPr>
          <w:b/>
          <w:lang w:val="en-US"/>
        </w:rPr>
      </w:pPr>
      <w:r>
        <w:rPr>
          <w:b/>
          <w:lang w:val="en-GB"/>
        </w:rPr>
        <w:t>Read the text and say if you agree or disagree with the following statements:</w:t>
      </w:r>
      <w:r>
        <w:rPr>
          <w:b/>
          <w:lang w:val="en-US"/>
        </w:rPr>
        <w:t xml:space="preserve"> true or false.</w:t>
      </w:r>
    </w:p>
    <w:p w:rsidR="00B020E5" w:rsidRDefault="00B020E5" w:rsidP="00926494">
      <w:pPr>
        <w:ind w:left="960"/>
        <w:jc w:val="both"/>
        <w:rPr>
          <w:lang w:val="en-US"/>
        </w:rPr>
      </w:pPr>
      <w:r>
        <w:rPr>
          <w:lang w:val="en-US"/>
        </w:rPr>
        <w:t>1. The Internet appeared in Russia many years ago.</w:t>
      </w:r>
    </w:p>
    <w:p w:rsidR="00B020E5" w:rsidRDefault="00B020E5" w:rsidP="00926494">
      <w:pPr>
        <w:widowControl/>
        <w:numPr>
          <w:ilvl w:val="0"/>
          <w:numId w:val="23"/>
        </w:numPr>
        <w:autoSpaceDE/>
        <w:adjustRightInd/>
        <w:jc w:val="both"/>
        <w:rPr>
          <w:lang w:val="en-US"/>
        </w:rPr>
      </w:pPr>
      <w:r>
        <w:rPr>
          <w:lang w:val="en-US"/>
        </w:rPr>
        <w:t>The Internet can help you to choose what you need and want.</w:t>
      </w:r>
    </w:p>
    <w:p w:rsidR="00B020E5" w:rsidRDefault="00B020E5" w:rsidP="00926494">
      <w:pPr>
        <w:widowControl/>
        <w:numPr>
          <w:ilvl w:val="0"/>
          <w:numId w:val="23"/>
        </w:numPr>
        <w:autoSpaceDE/>
        <w:adjustRightInd/>
        <w:jc w:val="both"/>
        <w:rPr>
          <w:lang w:val="en-US"/>
        </w:rPr>
      </w:pPr>
      <w:r>
        <w:rPr>
          <w:lang w:val="en-US"/>
        </w:rPr>
        <w:t>The Internet is used by many people of different professions.</w:t>
      </w:r>
    </w:p>
    <w:p w:rsidR="00B020E5" w:rsidRDefault="00B020E5" w:rsidP="00926494">
      <w:pPr>
        <w:widowControl/>
        <w:numPr>
          <w:ilvl w:val="0"/>
          <w:numId w:val="23"/>
        </w:numPr>
        <w:autoSpaceDE/>
        <w:adjustRightInd/>
        <w:jc w:val="both"/>
        <w:rPr>
          <w:lang w:val="en-US"/>
        </w:rPr>
      </w:pPr>
      <w:r>
        <w:rPr>
          <w:lang w:val="en-US"/>
        </w:rPr>
        <w:t>there are not problems with The Internet</w:t>
      </w:r>
    </w:p>
    <w:p w:rsidR="00B020E5" w:rsidRDefault="00B020E5" w:rsidP="00926494">
      <w:pPr>
        <w:widowControl/>
        <w:numPr>
          <w:ilvl w:val="0"/>
          <w:numId w:val="23"/>
        </w:numPr>
        <w:autoSpaceDE/>
        <w:adjustRightInd/>
        <w:jc w:val="both"/>
        <w:rPr>
          <w:lang w:val="en-US"/>
        </w:rPr>
      </w:pPr>
      <w:r>
        <w:rPr>
          <w:lang w:val="en-US"/>
        </w:rPr>
        <w:t>The Internet destroyed the interpersonal communication</w:t>
      </w:r>
    </w:p>
    <w:p w:rsidR="00B020E5" w:rsidRDefault="00B020E5" w:rsidP="00926494">
      <w:pPr>
        <w:widowControl/>
        <w:numPr>
          <w:ilvl w:val="0"/>
          <w:numId w:val="23"/>
        </w:numPr>
        <w:autoSpaceDE/>
        <w:adjustRightInd/>
        <w:jc w:val="both"/>
        <w:rPr>
          <w:lang w:val="en-US"/>
        </w:rPr>
      </w:pPr>
      <w:r>
        <w:rPr>
          <w:lang w:val="en-US"/>
        </w:rPr>
        <w:t xml:space="preserve"> The Internet helps to develop our educational level.</w:t>
      </w:r>
    </w:p>
    <w:p w:rsidR="00B020E5" w:rsidRDefault="00B020E5" w:rsidP="0092649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862"/>
        <w:gridCol w:w="4978"/>
      </w:tblGrid>
      <w:tr w:rsidR="00B020E5" w:rsidTr="00E4441E">
        <w:tc>
          <w:tcPr>
            <w:tcW w:w="4862" w:type="dxa"/>
          </w:tcPr>
          <w:p w:rsidR="00B020E5" w:rsidRDefault="00B020E5" w:rsidP="00E4441E">
            <w:pPr>
              <w:jc w:val="both"/>
              <w:rPr>
                <w:lang w:eastAsia="en-US"/>
              </w:rPr>
            </w:pPr>
            <w:r w:rsidRPr="00E4441E">
              <w:rPr>
                <w:lang w:val="en-US" w:eastAsia="en-US"/>
              </w:rPr>
              <w:t>advantages</w:t>
            </w:r>
          </w:p>
        </w:tc>
        <w:tc>
          <w:tcPr>
            <w:tcW w:w="4978" w:type="dxa"/>
          </w:tcPr>
          <w:p w:rsidR="00B020E5" w:rsidRDefault="00B020E5" w:rsidP="00E4441E">
            <w:pPr>
              <w:jc w:val="both"/>
              <w:rPr>
                <w:lang w:eastAsia="en-US"/>
              </w:rPr>
            </w:pPr>
            <w:r w:rsidRPr="00E4441E">
              <w:rPr>
                <w:lang w:val="en-US" w:eastAsia="en-US"/>
              </w:rPr>
              <w:t>disadvantages</w:t>
            </w:r>
          </w:p>
        </w:tc>
      </w:tr>
      <w:tr w:rsidR="00B020E5" w:rsidTr="00E4441E">
        <w:tc>
          <w:tcPr>
            <w:tcW w:w="4862" w:type="dxa"/>
          </w:tcPr>
          <w:p w:rsidR="00B020E5" w:rsidRDefault="00B020E5" w:rsidP="00E4441E">
            <w:pPr>
              <w:jc w:val="both"/>
              <w:rPr>
                <w:lang w:eastAsia="en-US"/>
              </w:rPr>
            </w:pPr>
          </w:p>
        </w:tc>
        <w:tc>
          <w:tcPr>
            <w:tcW w:w="4978" w:type="dxa"/>
          </w:tcPr>
          <w:p w:rsidR="00B020E5" w:rsidRDefault="00B020E5" w:rsidP="00E4441E">
            <w:pPr>
              <w:jc w:val="both"/>
              <w:rPr>
                <w:lang w:eastAsia="en-US"/>
              </w:rPr>
            </w:pPr>
          </w:p>
        </w:tc>
      </w:tr>
    </w:tbl>
    <w:p w:rsidR="00B020E5" w:rsidRDefault="00B020E5" w:rsidP="00926494">
      <w:pPr>
        <w:jc w:val="both"/>
        <w:rPr>
          <w:b/>
        </w:rPr>
      </w:pPr>
      <w:r>
        <w:rPr>
          <w:b/>
        </w:rPr>
        <w:t>Найдите английские эквиваленты в тексте данным словам и словосочетаниям.</w:t>
      </w:r>
    </w:p>
    <w:p w:rsidR="00B020E5" w:rsidRDefault="00B020E5" w:rsidP="0092649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B020E5" w:rsidRDefault="00B020E5" w:rsidP="00926494">
      <w:pPr>
        <w:pStyle w:val="Heading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B020E5" w:rsidRDefault="00B020E5" w:rsidP="00926494">
      <w:pPr>
        <w:rPr>
          <w:lang w:eastAsia="en-US"/>
        </w:rPr>
      </w:pPr>
    </w:p>
    <w:p w:rsidR="00B020E5" w:rsidRDefault="00B020E5" w:rsidP="00926494">
      <w:r>
        <w:t xml:space="preserve">1. Высшее образование в России.  </w:t>
      </w:r>
    </w:p>
    <w:p w:rsidR="00B020E5" w:rsidRDefault="00B020E5" w:rsidP="00926494">
      <w:r>
        <w:t xml:space="preserve">2. Высшее образование в Великобритании. </w:t>
      </w:r>
    </w:p>
    <w:p w:rsidR="00B020E5" w:rsidRDefault="00B020E5" w:rsidP="00926494">
      <w:r>
        <w:t xml:space="preserve">3. Мой университет. </w:t>
      </w:r>
    </w:p>
    <w:p w:rsidR="00B020E5" w:rsidRDefault="00B020E5" w:rsidP="00926494">
      <w:r>
        <w:t xml:space="preserve">4. Студенческая жизнь. </w:t>
      </w:r>
    </w:p>
    <w:p w:rsidR="00B020E5" w:rsidRDefault="00B020E5" w:rsidP="00926494">
      <w:pPr>
        <w:rPr>
          <w:bCs/>
        </w:rPr>
      </w:pPr>
      <w:r>
        <w:rPr>
          <w:bCs/>
        </w:rPr>
        <w:t>5. Компьютер.</w:t>
      </w:r>
    </w:p>
    <w:p w:rsidR="00B020E5" w:rsidRDefault="00B020E5" w:rsidP="00926494">
      <w:pPr>
        <w:rPr>
          <w:bCs/>
        </w:rPr>
      </w:pPr>
      <w:r>
        <w:rPr>
          <w:bCs/>
        </w:rPr>
        <w:t xml:space="preserve">6. Телевидение. </w:t>
      </w:r>
    </w:p>
    <w:p w:rsidR="00B020E5" w:rsidRDefault="00B020E5" w:rsidP="00926494">
      <w:pPr>
        <w:rPr>
          <w:bCs/>
        </w:rPr>
      </w:pPr>
      <w:r>
        <w:rPr>
          <w:bCs/>
        </w:rPr>
        <w:t>7. Интернет.</w:t>
      </w:r>
    </w:p>
    <w:p w:rsidR="00B020E5" w:rsidRPr="00F30D16" w:rsidRDefault="00B020E5" w:rsidP="00926494">
      <w:pPr>
        <w:jc w:val="center"/>
        <w:rPr>
          <w:b/>
          <w:u w:val="single"/>
          <w:lang w:eastAsia="en-US"/>
        </w:rPr>
      </w:pPr>
    </w:p>
    <w:p w:rsidR="00B020E5" w:rsidRPr="00F30D16" w:rsidRDefault="00B020E5" w:rsidP="00926494">
      <w:pPr>
        <w:pStyle w:val="NormalWeb"/>
        <w:jc w:val="both"/>
        <w:rPr>
          <w:rFonts w:ascii="Times New Roman" w:hAnsi="Times New Roman"/>
          <w:b/>
          <w:iCs/>
          <w:color w:val="auto"/>
          <w:sz w:val="24"/>
          <w:szCs w:val="24"/>
        </w:rPr>
      </w:pPr>
      <w:r w:rsidRPr="00F30D16">
        <w:rPr>
          <w:rFonts w:ascii="Times New Roman" w:hAnsi="Times New Roman"/>
          <w:b/>
          <w:iCs/>
          <w:color w:val="auto"/>
          <w:sz w:val="24"/>
          <w:szCs w:val="24"/>
          <w:lang w:val="fr-FR"/>
        </w:rPr>
        <w:t>Примеры текстов с заданиями</w:t>
      </w:r>
      <w:r w:rsidRPr="00F30D16">
        <w:rPr>
          <w:rFonts w:ascii="Times New Roman" w:hAnsi="Times New Roman"/>
          <w:b/>
          <w:iCs/>
          <w:color w:val="auto"/>
          <w:sz w:val="24"/>
          <w:szCs w:val="24"/>
        </w:rPr>
        <w:t>.</w:t>
      </w:r>
    </w:p>
    <w:p w:rsidR="00B020E5" w:rsidRPr="00F30D16" w:rsidRDefault="00B020E5" w:rsidP="00926494">
      <w:pPr>
        <w:pStyle w:val="NormalWeb"/>
        <w:jc w:val="both"/>
        <w:rPr>
          <w:rFonts w:ascii="Times New Roman" w:hAnsi="Times New Roman"/>
          <w:b/>
          <w:iCs/>
          <w:color w:val="auto"/>
          <w:sz w:val="24"/>
          <w:szCs w:val="24"/>
        </w:rPr>
      </w:pPr>
    </w:p>
    <w:p w:rsidR="00B020E5" w:rsidRPr="008D2B45" w:rsidRDefault="00B020E5" w:rsidP="00926494">
      <w:pPr>
        <w:pStyle w:val="NormalWeb"/>
        <w:jc w:val="both"/>
        <w:rPr>
          <w:rFonts w:ascii="Times New Roman" w:hAnsi="Times New Roman"/>
          <w:b/>
          <w:iCs/>
          <w:color w:val="auto"/>
          <w:sz w:val="24"/>
          <w:szCs w:val="24"/>
        </w:rPr>
      </w:pPr>
      <w:r w:rsidRPr="00F30D16">
        <w:rPr>
          <w:rFonts w:ascii="Times New Roman" w:hAnsi="Times New Roman"/>
          <w:b/>
          <w:iCs/>
          <w:color w:val="auto"/>
          <w:sz w:val="24"/>
          <w:szCs w:val="24"/>
          <w:lang w:val="en-US"/>
        </w:rPr>
        <w:t>Text</w:t>
      </w:r>
      <w:r w:rsidRPr="008D2B45">
        <w:rPr>
          <w:rFonts w:ascii="Times New Roman" w:hAnsi="Times New Roman"/>
          <w:b/>
          <w:iCs/>
          <w:color w:val="auto"/>
          <w:sz w:val="24"/>
          <w:szCs w:val="24"/>
        </w:rPr>
        <w:t xml:space="preserve"> 1</w:t>
      </w:r>
    </w:p>
    <w:p w:rsidR="00B020E5" w:rsidRDefault="00B020E5" w:rsidP="00926494">
      <w:pPr>
        <w:jc w:val="center"/>
        <w:rPr>
          <w:b/>
          <w:lang w:val="en-US"/>
        </w:rPr>
      </w:pPr>
      <w:r>
        <w:rPr>
          <w:b/>
          <w:lang w:val="en-US"/>
        </w:rPr>
        <w:t>Washington D. C.</w:t>
      </w:r>
    </w:p>
    <w:p w:rsidR="00B020E5" w:rsidRDefault="00B020E5" w:rsidP="0092649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B020E5" w:rsidRDefault="00B020E5" w:rsidP="00926494">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B020E5" w:rsidRDefault="00B020E5" w:rsidP="00926494">
      <w:pPr>
        <w:jc w:val="both"/>
        <w:rPr>
          <w:lang w:val="en-US"/>
        </w:rPr>
      </w:pPr>
      <w:r>
        <w:rPr>
          <w:lang w:val="en-US"/>
        </w:rPr>
        <w:t xml:space="preserve">      The White House is the official residence of the US President. It was built in 1799. The US President works and lives there.</w:t>
      </w:r>
    </w:p>
    <w:p w:rsidR="00B020E5" w:rsidRDefault="00B020E5" w:rsidP="00926494">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B020E5" w:rsidRDefault="00B020E5" w:rsidP="0092649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B020E5" w:rsidRDefault="00B020E5" w:rsidP="0092649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B020E5" w:rsidRDefault="00B020E5" w:rsidP="00926494">
      <w:pPr>
        <w:rPr>
          <w:b/>
          <w:lang w:val="en-US"/>
        </w:rPr>
      </w:pPr>
      <w:r>
        <w:rPr>
          <w:b/>
          <w:lang w:val="en-US"/>
        </w:rPr>
        <w:t>Answer the questions</w:t>
      </w:r>
    </w:p>
    <w:p w:rsidR="00B020E5" w:rsidRDefault="00B020E5" w:rsidP="00926494">
      <w:pPr>
        <w:rPr>
          <w:lang w:val="en-US"/>
        </w:rPr>
      </w:pPr>
      <w:r>
        <w:rPr>
          <w:lang w:val="en-US"/>
        </w:rPr>
        <w:t xml:space="preserve">      1. What is the capital of the USA?</w:t>
      </w:r>
    </w:p>
    <w:p w:rsidR="00B020E5" w:rsidRDefault="00B020E5" w:rsidP="00926494">
      <w:pPr>
        <w:rPr>
          <w:lang w:val="en-US"/>
        </w:rPr>
      </w:pPr>
      <w:r>
        <w:rPr>
          <w:lang w:val="en-US"/>
        </w:rPr>
        <w:t xml:space="preserve">      2. Where is Washington situated?</w:t>
      </w:r>
    </w:p>
    <w:p w:rsidR="00B020E5" w:rsidRDefault="00B020E5" w:rsidP="00926494">
      <w:pPr>
        <w:rPr>
          <w:lang w:val="en-US"/>
        </w:rPr>
      </w:pPr>
      <w:r>
        <w:rPr>
          <w:lang w:val="en-US"/>
        </w:rPr>
        <w:t xml:space="preserve">      3. What is the population of the city?</w:t>
      </w:r>
    </w:p>
    <w:p w:rsidR="00B020E5" w:rsidRDefault="00B020E5" w:rsidP="00926494">
      <w:pPr>
        <w:rPr>
          <w:lang w:val="en-US"/>
        </w:rPr>
      </w:pPr>
      <w:r>
        <w:rPr>
          <w:lang w:val="en-US"/>
        </w:rPr>
        <w:t xml:space="preserve">      4. Who was Washington named after?</w:t>
      </w:r>
    </w:p>
    <w:p w:rsidR="00B020E5" w:rsidRDefault="00B020E5" w:rsidP="00926494">
      <w:pPr>
        <w:rPr>
          <w:lang w:val="en-US"/>
        </w:rPr>
      </w:pPr>
      <w:r>
        <w:rPr>
          <w:lang w:val="en-US"/>
        </w:rPr>
        <w:t xml:space="preserve">      5. Who selected the place for the capital?</w:t>
      </w:r>
    </w:p>
    <w:p w:rsidR="00B020E5" w:rsidRDefault="00B020E5" w:rsidP="00926494">
      <w:pPr>
        <w:rPr>
          <w:lang w:val="en-US"/>
        </w:rPr>
      </w:pPr>
      <w:r>
        <w:rPr>
          <w:lang w:val="en-US"/>
        </w:rPr>
        <w:t xml:space="preserve">      6. When was the city founded?</w:t>
      </w:r>
    </w:p>
    <w:p w:rsidR="00B020E5" w:rsidRDefault="00B020E5" w:rsidP="00926494">
      <w:pPr>
        <w:rPr>
          <w:lang w:val="en-US"/>
        </w:rPr>
      </w:pPr>
      <w:r>
        <w:rPr>
          <w:lang w:val="en-US"/>
        </w:rPr>
        <w:t xml:space="preserve">      7. Who designed the city? Since what time has Washington D. </w:t>
      </w:r>
      <w:r>
        <w:t>С</w:t>
      </w:r>
      <w:r>
        <w:rPr>
          <w:lang w:val="en-US"/>
        </w:rPr>
        <w:t xml:space="preserve"> been the federal capital?</w:t>
      </w:r>
    </w:p>
    <w:p w:rsidR="00B020E5" w:rsidRDefault="00B020E5" w:rsidP="00926494">
      <w:pPr>
        <w:rPr>
          <w:lang w:val="en-US"/>
        </w:rPr>
      </w:pPr>
      <w:r>
        <w:rPr>
          <w:lang w:val="en-US"/>
        </w:rPr>
        <w:t xml:space="preserve">      8. Why isn't Washington D. C. like other cities of the USA?</w:t>
      </w:r>
    </w:p>
    <w:p w:rsidR="00B020E5" w:rsidRDefault="00B020E5" w:rsidP="00926494">
      <w:pPr>
        <w:rPr>
          <w:lang w:val="en-US"/>
        </w:rPr>
      </w:pPr>
      <w:r>
        <w:rPr>
          <w:lang w:val="en-US"/>
        </w:rPr>
        <w:t xml:space="preserve">      9. Where is the seat of the American Congress? Where is this building situated?</w:t>
      </w:r>
    </w:p>
    <w:p w:rsidR="00B020E5" w:rsidRDefault="00B020E5" w:rsidP="00926494">
      <w:pPr>
        <w:rPr>
          <w:lang w:val="en-US"/>
        </w:rPr>
      </w:pPr>
      <w:r>
        <w:rPr>
          <w:lang w:val="en-US"/>
        </w:rPr>
        <w:t xml:space="preserve">      10. Can you describe the Capitol?</w:t>
      </w:r>
    </w:p>
    <w:p w:rsidR="00B020E5" w:rsidRDefault="00B020E5" w:rsidP="00926494">
      <w:pPr>
        <w:rPr>
          <w:lang w:val="en-US"/>
        </w:rPr>
      </w:pPr>
      <w:r>
        <w:rPr>
          <w:lang w:val="en-US"/>
        </w:rPr>
        <w:t xml:space="preserve">      11. Where is the official residence of the US President? When was it built?</w:t>
      </w:r>
    </w:p>
    <w:p w:rsidR="00B020E5" w:rsidRDefault="00B020E5" w:rsidP="00926494">
      <w:pPr>
        <w:rPr>
          <w:lang w:val="en-US"/>
        </w:rPr>
      </w:pPr>
      <w:r>
        <w:rPr>
          <w:lang w:val="en-US"/>
        </w:rPr>
        <w:t xml:space="preserve">      12. What is Washington D. C. famous for?</w:t>
      </w:r>
    </w:p>
    <w:p w:rsidR="00B020E5" w:rsidRDefault="00B020E5" w:rsidP="00926494">
      <w:pPr>
        <w:rPr>
          <w:lang w:val="en-US"/>
        </w:rPr>
      </w:pPr>
      <w:r>
        <w:rPr>
          <w:lang w:val="en-US"/>
        </w:rPr>
        <w:t xml:space="preserve">      13. What is the largest library in the states? Where is it situated?</w:t>
      </w:r>
    </w:p>
    <w:p w:rsidR="00B020E5" w:rsidRDefault="00B020E5" w:rsidP="00926494">
      <w:pPr>
        <w:rPr>
          <w:lang w:val="en-US"/>
        </w:rPr>
      </w:pPr>
      <w:r>
        <w:rPr>
          <w:lang w:val="en-US"/>
        </w:rPr>
        <w:t xml:space="preserve">      14. How many books and manuscripts does the Library of Congress contain?</w:t>
      </w:r>
    </w:p>
    <w:p w:rsidR="00B020E5" w:rsidRDefault="00B020E5" w:rsidP="00926494">
      <w:pPr>
        <w:rPr>
          <w:lang w:val="en-US"/>
        </w:rPr>
      </w:pPr>
      <w:r>
        <w:rPr>
          <w:lang w:val="en-US"/>
        </w:rPr>
        <w:t xml:space="preserve">      15. What building is the residence of the US Military department? Where is it situated?</w:t>
      </w:r>
    </w:p>
    <w:p w:rsidR="00B020E5" w:rsidRDefault="00B020E5" w:rsidP="00926494">
      <w:pPr>
        <w:rPr>
          <w:lang w:val="en-US"/>
        </w:rPr>
      </w:pPr>
      <w:r>
        <w:rPr>
          <w:lang w:val="en-US"/>
        </w:rPr>
        <w:t xml:space="preserve">      16. What monuments do you know in Washington D. C?</w:t>
      </w:r>
    </w:p>
    <w:p w:rsidR="00B020E5" w:rsidRDefault="00B020E5" w:rsidP="00926494">
      <w:pPr>
        <w:rPr>
          <w:lang w:val="en-US"/>
        </w:rPr>
      </w:pPr>
      <w:r>
        <w:rPr>
          <w:lang w:val="en-US"/>
        </w:rPr>
        <w:t xml:space="preserve">      17. Do you want to visit Washington D. C? Why?</w:t>
      </w:r>
    </w:p>
    <w:p w:rsidR="00B020E5" w:rsidRDefault="00B020E5" w:rsidP="00926494">
      <w:pPr>
        <w:rPr>
          <w:b/>
          <w:lang w:val="en-US"/>
        </w:rPr>
      </w:pPr>
      <w:r>
        <w:rPr>
          <w:b/>
          <w:lang w:val="en-US"/>
        </w:rPr>
        <w:t>Match the two parts of the sentences.</w:t>
      </w:r>
    </w:p>
    <w:p w:rsidR="00B020E5" w:rsidRDefault="00B020E5" w:rsidP="00926494">
      <w:pPr>
        <w:rPr>
          <w:lang w:val="en-US"/>
        </w:rPr>
      </w:pPr>
      <w:r>
        <w:rPr>
          <w:lang w:val="en-US"/>
        </w:rPr>
        <w:t>1. The White House is              ... the residence of the US Military department.</w:t>
      </w:r>
    </w:p>
    <w:p w:rsidR="00B020E5" w:rsidRDefault="00B020E5" w:rsidP="00926494">
      <w:pPr>
        <w:rPr>
          <w:lang w:val="en-US"/>
        </w:rPr>
      </w:pPr>
      <w:r>
        <w:rPr>
          <w:lang w:val="en-US"/>
        </w:rPr>
        <w:t>2. The Library of Congress         ... 1790.</w:t>
      </w:r>
    </w:p>
    <w:p w:rsidR="00B020E5" w:rsidRDefault="00B020E5" w:rsidP="00926494">
      <w:pPr>
        <w:rPr>
          <w:lang w:val="en-US"/>
        </w:rPr>
      </w:pPr>
      <w:r>
        <w:rPr>
          <w:lang w:val="en-US"/>
        </w:rPr>
        <w:t>contains                           ... the official residence of the US President.</w:t>
      </w:r>
    </w:p>
    <w:p w:rsidR="00B020E5" w:rsidRDefault="00B020E5" w:rsidP="00926494">
      <w:pPr>
        <w:rPr>
          <w:lang w:val="en-US"/>
        </w:rPr>
      </w:pPr>
      <w:r>
        <w:rPr>
          <w:lang w:val="en-US"/>
        </w:rPr>
        <w:t xml:space="preserve">3. Since 1800 Washington D. </w:t>
      </w:r>
      <w:r>
        <w:t>С</w:t>
      </w:r>
      <w:r>
        <w:rPr>
          <w:lang w:val="en-US"/>
        </w:rPr>
        <w:t xml:space="preserve">      ... a big white dome standing on a circle of pillars.</w:t>
      </w:r>
    </w:p>
    <w:p w:rsidR="00B020E5" w:rsidRDefault="00B020E5" w:rsidP="00926494">
      <w:pPr>
        <w:rPr>
          <w:lang w:val="en-US"/>
        </w:rPr>
      </w:pPr>
      <w:r>
        <w:rPr>
          <w:lang w:val="en-US"/>
        </w:rPr>
        <w:t>has been                           ... more than 13 million books, more than 19</w:t>
      </w:r>
    </w:p>
    <w:p w:rsidR="00B020E5" w:rsidRDefault="00B020E5" w:rsidP="00926494">
      <w:pPr>
        <w:rPr>
          <w:lang w:val="en-US"/>
        </w:rPr>
      </w:pPr>
      <w:r>
        <w:rPr>
          <w:lang w:val="en-US"/>
        </w:rPr>
        <w:t>4. Washington was named after      million manuscripts, including the personal papers</w:t>
      </w:r>
    </w:p>
    <w:p w:rsidR="00B020E5" w:rsidRDefault="00B020E5" w:rsidP="00926494">
      <w:pPr>
        <w:rPr>
          <w:lang w:val="en-US"/>
        </w:rPr>
      </w:pPr>
      <w:r>
        <w:rPr>
          <w:lang w:val="en-US"/>
        </w:rPr>
        <w:t>5. The Capitol has                 of the US presidents.</w:t>
      </w:r>
    </w:p>
    <w:p w:rsidR="00B020E5" w:rsidRDefault="00B020E5" w:rsidP="00926494">
      <w:pPr>
        <w:rPr>
          <w:lang w:val="en-US"/>
        </w:rPr>
      </w:pPr>
      <w:r>
        <w:rPr>
          <w:lang w:val="en-US"/>
        </w:rPr>
        <w:t>6. Pentagon is                     ... long wide avenues, gardens, beautiful parks and</w:t>
      </w:r>
    </w:p>
    <w:p w:rsidR="00B020E5" w:rsidRDefault="00B020E5" w:rsidP="00926494">
      <w:pPr>
        <w:rPr>
          <w:lang w:val="en-US"/>
        </w:rPr>
      </w:pPr>
      <w:r>
        <w:rPr>
          <w:lang w:val="en-US"/>
        </w:rPr>
        <w:t xml:space="preserve">7. Washington D. </w:t>
      </w:r>
      <w:r>
        <w:t>С</w:t>
      </w:r>
      <w:r>
        <w:rPr>
          <w:lang w:val="en-US"/>
        </w:rPr>
        <w:t xml:space="preserve"> has             no skyscrapers at all.</w:t>
      </w:r>
    </w:p>
    <w:p w:rsidR="00B020E5" w:rsidRDefault="00B020E5" w:rsidP="00926494">
      <w:pPr>
        <w:rPr>
          <w:lang w:val="en-US"/>
        </w:rPr>
      </w:pPr>
      <w:r>
        <w:rPr>
          <w:lang w:val="en-US"/>
        </w:rPr>
        <w:t xml:space="preserve">8. Washington D. </w:t>
      </w:r>
      <w:r>
        <w:t>С</w:t>
      </w:r>
      <w:r>
        <w:rPr>
          <w:lang w:val="en-US"/>
        </w:rPr>
        <w:t xml:space="preserve"> was             ... the first US president George Washington.</w:t>
      </w:r>
    </w:p>
    <w:p w:rsidR="00B020E5" w:rsidRDefault="00B020E5" w:rsidP="00926494">
      <w:pPr>
        <w:rPr>
          <w:lang w:val="en-US"/>
        </w:rPr>
      </w:pPr>
      <w:r>
        <w:rPr>
          <w:lang w:val="en-US"/>
        </w:rPr>
        <w:t>founded in                         ... the Federal capital.</w:t>
      </w:r>
    </w:p>
    <w:p w:rsidR="00B020E5" w:rsidRDefault="00B020E5" w:rsidP="00926494">
      <w:pPr>
        <w:rPr>
          <w:b/>
          <w:lang w:val="en-US"/>
        </w:rPr>
      </w:pPr>
      <w:r>
        <w:rPr>
          <w:b/>
          <w:lang w:val="en-US"/>
        </w:rPr>
        <w:t>Put in the missing words according to the text.</w:t>
      </w:r>
    </w:p>
    <w:p w:rsidR="00B020E5" w:rsidRDefault="00B020E5" w:rsidP="00926494">
      <w:pPr>
        <w:rPr>
          <w:lang w:val="en-US"/>
        </w:rPr>
      </w:pPr>
      <w:r>
        <w:rPr>
          <w:lang w:val="en-US"/>
        </w:rPr>
        <w:t xml:space="preserve">     1. The 535 members of the Congress meet here to discuss the nation's ...</w:t>
      </w:r>
    </w:p>
    <w:p w:rsidR="00B020E5" w:rsidRDefault="00B020E5" w:rsidP="00926494">
      <w:pPr>
        <w:rPr>
          <w:lang w:val="en-US"/>
        </w:rPr>
      </w:pPr>
      <w:r>
        <w:rPr>
          <w:lang w:val="en-US"/>
        </w:rPr>
        <w:t xml:space="preserve">     2. Pentagon is situated in the ... to the south of the Potomac.</w:t>
      </w:r>
    </w:p>
    <w:p w:rsidR="00B020E5" w:rsidRDefault="00B020E5" w:rsidP="00926494">
      <w:pPr>
        <w:rPr>
          <w:lang w:val="en-US"/>
        </w:rPr>
      </w:pPr>
      <w:r>
        <w:rPr>
          <w:lang w:val="en-US"/>
        </w:rPr>
        <w:t xml:space="preserve">     3. There are many museums, theatres, ..., five universities, the National</w:t>
      </w:r>
    </w:p>
    <w:p w:rsidR="00B020E5" w:rsidRDefault="00B020E5" w:rsidP="00926494">
      <w:pPr>
        <w:rPr>
          <w:lang w:val="en-US"/>
        </w:rPr>
      </w:pPr>
      <w:r>
        <w:rPr>
          <w:lang w:val="en-US"/>
        </w:rPr>
        <w:t>Academy of Science and the Library of Congress there.</w:t>
      </w:r>
    </w:p>
    <w:p w:rsidR="00B020E5" w:rsidRDefault="00B020E5" w:rsidP="00926494">
      <w:pPr>
        <w:rPr>
          <w:lang w:val="en-US"/>
        </w:rPr>
      </w:pPr>
      <w:r>
        <w:rPr>
          <w:lang w:val="en-US"/>
        </w:rPr>
        <w:t xml:space="preserve">     4. The Capitol is ... building, full of ... and statues.</w:t>
      </w:r>
    </w:p>
    <w:p w:rsidR="00B020E5" w:rsidRDefault="00B020E5" w:rsidP="00926494">
      <w:pPr>
        <w:rPr>
          <w:lang w:val="en-US"/>
        </w:rPr>
      </w:pPr>
      <w:r>
        <w:rPr>
          <w:lang w:val="en-US"/>
        </w:rPr>
        <w:t xml:space="preserve">     5. Washington D. C. has long wide ... gardens, beautiful parks and no ... at all.</w:t>
      </w:r>
    </w:p>
    <w:p w:rsidR="00B020E5" w:rsidRDefault="00B020E5" w:rsidP="00926494">
      <w:pPr>
        <w:rPr>
          <w:lang w:val="en-US"/>
        </w:rPr>
      </w:pPr>
      <w:r>
        <w:rPr>
          <w:lang w:val="en-US"/>
        </w:rPr>
        <w:t xml:space="preserve">     6. Washington is situated on ... in the District of Columbia.</w:t>
      </w:r>
    </w:p>
    <w:p w:rsidR="00B020E5" w:rsidRDefault="00B020E5" w:rsidP="00926494">
      <w:pPr>
        <w:rPr>
          <w:lang w:val="en-US"/>
        </w:rPr>
      </w:pPr>
      <w:r>
        <w:rPr>
          <w:lang w:val="en-US"/>
        </w:rPr>
        <w:t xml:space="preserve">     7. The Library of Congress contains more than 13 million books, more than 19</w:t>
      </w:r>
    </w:p>
    <w:p w:rsidR="00B020E5" w:rsidRDefault="00B020E5" w:rsidP="00926494">
      <w:pPr>
        <w:rPr>
          <w:lang w:val="en-US"/>
        </w:rPr>
      </w:pPr>
      <w:r>
        <w:rPr>
          <w:lang w:val="en-US"/>
        </w:rPr>
        <w:t>million ....including the personal... of the US presidents.</w:t>
      </w:r>
    </w:p>
    <w:p w:rsidR="00B020E5" w:rsidRDefault="00B020E5" w:rsidP="00926494">
      <w:pPr>
        <w:rPr>
          <w:lang w:val="en-US"/>
        </w:rPr>
      </w:pPr>
      <w:r>
        <w:rPr>
          <w:lang w:val="en-US"/>
        </w:rPr>
        <w:t xml:space="preserve">     8. The Capitol has a big white ... standing on a circle of ... .</w:t>
      </w:r>
    </w:p>
    <w:p w:rsidR="00B020E5" w:rsidRDefault="00B020E5" w:rsidP="00926494">
      <w:pPr>
        <w:pStyle w:val="NormalWeb"/>
        <w:jc w:val="both"/>
        <w:rPr>
          <w:b/>
          <w:iCs/>
          <w:lang w:val="en-US"/>
        </w:rPr>
      </w:pPr>
    </w:p>
    <w:p w:rsidR="00B020E5" w:rsidRDefault="00B020E5" w:rsidP="00926494">
      <w:pPr>
        <w:shd w:val="clear" w:color="auto" w:fill="FFFFFF"/>
        <w:ind w:right="130"/>
        <w:rPr>
          <w:b/>
          <w:bCs/>
          <w:color w:val="000000"/>
          <w:lang w:val="en-US"/>
        </w:rPr>
      </w:pPr>
      <w:r>
        <w:rPr>
          <w:b/>
          <w:bCs/>
          <w:color w:val="000000"/>
          <w:lang w:val="en-US"/>
        </w:rPr>
        <w:t>Text 2</w:t>
      </w:r>
    </w:p>
    <w:p w:rsidR="00B020E5" w:rsidRDefault="00B020E5" w:rsidP="00926494">
      <w:pPr>
        <w:shd w:val="clear" w:color="auto" w:fill="FFFFFF"/>
        <w:ind w:right="130"/>
        <w:jc w:val="center"/>
        <w:rPr>
          <w:b/>
          <w:lang w:val="en-US"/>
        </w:rPr>
      </w:pPr>
      <w:r>
        <w:rPr>
          <w:b/>
          <w:bCs/>
          <w:color w:val="000000"/>
          <w:lang w:val="en-US"/>
        </w:rPr>
        <w:t>CULTURE SHOCK</w:t>
      </w:r>
    </w:p>
    <w:p w:rsidR="00B020E5" w:rsidRDefault="00B020E5" w:rsidP="0092649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B020E5" w:rsidRDefault="00B020E5" w:rsidP="0092649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B020E5" w:rsidRDefault="00B020E5" w:rsidP="0092649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B020E5" w:rsidRDefault="00B020E5" w:rsidP="00926494">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B020E5" w:rsidRDefault="00B020E5" w:rsidP="00926494">
      <w:pPr>
        <w:shd w:val="clear" w:color="auto" w:fill="FFFFFF"/>
        <w:rPr>
          <w:lang w:val="en-US"/>
        </w:rPr>
      </w:pPr>
    </w:p>
    <w:p w:rsidR="00B020E5" w:rsidRDefault="00B020E5" w:rsidP="00926494">
      <w:pPr>
        <w:shd w:val="clear" w:color="auto" w:fill="FFFFFF"/>
        <w:rPr>
          <w:lang w:val="en-US"/>
        </w:rPr>
      </w:pPr>
      <w:r>
        <w:rPr>
          <w:color w:val="000000"/>
          <w:lang w:val="en-US"/>
        </w:rPr>
        <w:t>1. Specialists in ... say that it is not easy to get used to life in a new culture.</w:t>
      </w:r>
    </w:p>
    <w:p w:rsidR="00B020E5" w:rsidRDefault="00B020E5" w:rsidP="00926494">
      <w:pPr>
        <w:numPr>
          <w:ilvl w:val="1"/>
          <w:numId w:val="24"/>
        </w:numPr>
        <w:shd w:val="clear" w:color="auto" w:fill="FFFFFF"/>
        <w:jc w:val="both"/>
        <w:rPr>
          <w:lang w:val="en-US"/>
        </w:rPr>
      </w:pPr>
      <w:r>
        <w:rPr>
          <w:color w:val="000000"/>
          <w:lang w:val="en-US"/>
        </w:rPr>
        <w:t>sociology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pedagogy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intercultural studies</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phonetics</w:t>
      </w:r>
    </w:p>
    <w:p w:rsidR="00B020E5" w:rsidRDefault="00B020E5" w:rsidP="00926494">
      <w:pPr>
        <w:shd w:val="clear" w:color="auto" w:fill="FFFFFF"/>
        <w:ind w:right="1469"/>
        <w:rPr>
          <w:lang w:val="en-US"/>
        </w:rPr>
      </w:pPr>
      <w:r>
        <w:rPr>
          <w:color w:val="000000"/>
          <w:lang w:val="en-US"/>
        </w:rPr>
        <w:t>2. There are ... of culture shock.</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five stages</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two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three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one stage</w:t>
      </w:r>
    </w:p>
    <w:p w:rsidR="00B020E5" w:rsidRDefault="00B020E5" w:rsidP="0092649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Dislike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Prefer</w:t>
      </w:r>
    </w:p>
    <w:p w:rsidR="00B020E5" w:rsidRDefault="00B020E5" w:rsidP="00926494">
      <w:pPr>
        <w:numPr>
          <w:ilvl w:val="0"/>
          <w:numId w:val="25"/>
        </w:numPr>
        <w:shd w:val="clear" w:color="auto" w:fill="FFFFFF"/>
        <w:ind w:right="2938" w:firstLine="0"/>
        <w:jc w:val="both"/>
        <w:rPr>
          <w:lang w:val="en-US"/>
        </w:rPr>
      </w:pPr>
      <w:r>
        <w:rPr>
          <w:color w:val="000000"/>
          <w:lang w:val="en-US"/>
        </w:rPr>
        <w:t>want</w:t>
      </w:r>
    </w:p>
    <w:p w:rsidR="00B020E5" w:rsidRDefault="00B020E5" w:rsidP="0092649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dislike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hate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trouble</w:t>
      </w:r>
    </w:p>
    <w:p w:rsidR="00B020E5" w:rsidRDefault="00B020E5" w:rsidP="00926494">
      <w:pPr>
        <w:shd w:val="clear" w:color="auto" w:fill="FFFFFF"/>
        <w:tabs>
          <w:tab w:val="left" w:pos="270"/>
        </w:tabs>
        <w:rPr>
          <w:lang w:val="en-US"/>
        </w:rPr>
      </w:pPr>
      <w:r>
        <w:rPr>
          <w:color w:val="000000"/>
          <w:lang w:val="en-US"/>
        </w:rPr>
        <w:t>5. In the final stage of culture shock the newcomers begin to ... their new life.</w:t>
      </w:r>
    </w:p>
    <w:p w:rsidR="00B020E5" w:rsidRDefault="00B020E5" w:rsidP="00926494">
      <w:pPr>
        <w:numPr>
          <w:ilvl w:val="0"/>
          <w:numId w:val="27"/>
        </w:numPr>
        <w:shd w:val="clear" w:color="auto" w:fill="FFFFFF"/>
        <w:tabs>
          <w:tab w:val="left" w:pos="270"/>
        </w:tabs>
        <w:ind w:firstLine="0"/>
        <w:jc w:val="both"/>
        <w:rPr>
          <w:lang w:val="en-US"/>
        </w:rPr>
      </w:pPr>
      <w:r>
        <w:rPr>
          <w:color w:val="000000"/>
          <w:lang w:val="en-US"/>
        </w:rPr>
        <w:t>enjoy</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like</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get used to</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overcome</w:t>
      </w:r>
    </w:p>
    <w:p w:rsidR="00B020E5" w:rsidRDefault="00B020E5" w:rsidP="00926494">
      <w:pPr>
        <w:shd w:val="clear" w:color="auto" w:fill="FFFFFF"/>
        <w:tabs>
          <w:tab w:val="left" w:pos="270"/>
        </w:tabs>
        <w:rPr>
          <w:lang w:val="en-US"/>
        </w:rPr>
      </w:pPr>
      <w:r>
        <w:rPr>
          <w:color w:val="000000"/>
          <w:lang w:val="en-US"/>
        </w:rPr>
        <w:t>6. Some of the factors in culture shock are obvious. They are:</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the neighbors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new job</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money</w:t>
      </w:r>
    </w:p>
    <w:p w:rsidR="00B020E5" w:rsidRDefault="00B020E5" w:rsidP="00926494">
      <w:pPr>
        <w:pStyle w:val="NormalWeb"/>
        <w:jc w:val="both"/>
        <w:rPr>
          <w:color w:val="auto"/>
        </w:rPr>
      </w:pPr>
    </w:p>
    <w:p w:rsidR="00B020E5" w:rsidRDefault="00B020E5" w:rsidP="00926494">
      <w:pPr>
        <w:pStyle w:val="NormalWeb"/>
        <w:jc w:val="both"/>
      </w:pPr>
    </w:p>
    <w:p w:rsidR="00B020E5" w:rsidRPr="00F30D16" w:rsidRDefault="00B020E5" w:rsidP="00926494">
      <w:pPr>
        <w:pStyle w:val="NormalWeb"/>
        <w:jc w:val="both"/>
        <w:rPr>
          <w:rFonts w:ascii="Times New Roman" w:hAnsi="Times New Roman"/>
          <w:b/>
          <w:color w:val="auto"/>
          <w:sz w:val="24"/>
          <w:szCs w:val="24"/>
        </w:rPr>
      </w:pPr>
      <w:r w:rsidRPr="00F30D16">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B020E5" w:rsidRDefault="00B020E5" w:rsidP="00926494">
      <w:pPr>
        <w:rPr>
          <w:iCs/>
          <w:color w:val="000000"/>
        </w:rPr>
      </w:pPr>
      <w:r>
        <w:rPr>
          <w:iCs/>
          <w:color w:val="000000"/>
        </w:rPr>
        <w:t xml:space="preserve">Моя страна. </w:t>
      </w:r>
    </w:p>
    <w:p w:rsidR="00B020E5" w:rsidRDefault="00B020E5" w:rsidP="00926494">
      <w:pPr>
        <w:rPr>
          <w:b/>
        </w:rPr>
      </w:pPr>
      <w:r>
        <w:rPr>
          <w:iCs/>
          <w:color w:val="000000"/>
        </w:rPr>
        <w:t>Москва.</w:t>
      </w:r>
    </w:p>
    <w:p w:rsidR="00B020E5" w:rsidRDefault="00B020E5" w:rsidP="00926494">
      <w:r>
        <w:t xml:space="preserve">Великобритания. </w:t>
      </w:r>
    </w:p>
    <w:p w:rsidR="00B020E5" w:rsidRDefault="00B020E5" w:rsidP="00926494">
      <w:r>
        <w:t xml:space="preserve">Лондон. </w:t>
      </w:r>
    </w:p>
    <w:p w:rsidR="00B020E5" w:rsidRDefault="00B020E5" w:rsidP="00926494">
      <w:r>
        <w:t xml:space="preserve">США. </w:t>
      </w:r>
    </w:p>
    <w:p w:rsidR="00B020E5" w:rsidRDefault="00B020E5" w:rsidP="00926494">
      <w:r>
        <w:t>Вашингтон.</w:t>
      </w:r>
    </w:p>
    <w:p w:rsidR="00B020E5" w:rsidRDefault="00B020E5" w:rsidP="00926494">
      <w:pPr>
        <w:spacing w:line="360" w:lineRule="auto"/>
        <w:jc w:val="both"/>
        <w:rPr>
          <w:iCs/>
          <w:color w:val="000000"/>
        </w:rPr>
      </w:pPr>
      <w:r>
        <w:rPr>
          <w:iCs/>
          <w:color w:val="000000"/>
        </w:rPr>
        <w:t>Мой любимый вид спорта.</w:t>
      </w:r>
    </w:p>
    <w:p w:rsidR="00B020E5" w:rsidRDefault="00B020E5" w:rsidP="00926494">
      <w:pPr>
        <w:spacing w:line="360" w:lineRule="auto"/>
        <w:jc w:val="both"/>
      </w:pPr>
      <w:r>
        <w:t xml:space="preserve">Здоровье, здоровый образ жизни. </w:t>
      </w:r>
    </w:p>
    <w:p w:rsidR="00B020E5" w:rsidRDefault="00B020E5" w:rsidP="00926494">
      <w:pPr>
        <w:jc w:val="center"/>
        <w:rPr>
          <w:b/>
          <w:sz w:val="28"/>
          <w:szCs w:val="28"/>
        </w:rPr>
      </w:pPr>
    </w:p>
    <w:p w:rsidR="00B020E5" w:rsidRDefault="00B020E5" w:rsidP="00926494">
      <w:pPr>
        <w:jc w:val="both"/>
        <w:rPr>
          <w:b/>
        </w:rPr>
      </w:pPr>
      <w:r>
        <w:rPr>
          <w:b/>
        </w:rPr>
        <w:t xml:space="preserve">1. Вставьте слово, подходящее по смыслу. </w:t>
      </w:r>
    </w:p>
    <w:p w:rsidR="00B020E5" w:rsidRDefault="00B020E5" w:rsidP="00926494">
      <w:pPr>
        <w:jc w:val="both"/>
        <w:rPr>
          <w:b/>
        </w:rPr>
      </w:pPr>
    </w:p>
    <w:p w:rsidR="00B020E5" w:rsidRDefault="00B020E5" w:rsidP="00926494">
      <w:pPr>
        <w:jc w:val="both"/>
        <w:rPr>
          <w:lang w:val="en-US"/>
        </w:rPr>
      </w:pPr>
      <w:r>
        <w:rPr>
          <w:lang w:val="en-US"/>
        </w:rPr>
        <w:t>1. This man is ..... to me: his name is Smith and he lives in № 12.</w:t>
      </w:r>
    </w:p>
    <w:p w:rsidR="00B020E5" w:rsidRDefault="00B020E5" w:rsidP="00926494">
      <w:pPr>
        <w:jc w:val="both"/>
        <w:rPr>
          <w:lang w:val="en-US"/>
        </w:rPr>
      </w:pPr>
      <w:r>
        <w:rPr>
          <w:lang w:val="en-US"/>
        </w:rPr>
        <w:t xml:space="preserve">a) generous     b) familiar     c) famous    d) obvious </w:t>
      </w:r>
    </w:p>
    <w:p w:rsidR="00B020E5" w:rsidRDefault="00B020E5" w:rsidP="00926494">
      <w:pPr>
        <w:jc w:val="both"/>
        <w:rPr>
          <w:lang w:val="en-US"/>
        </w:rPr>
      </w:pPr>
      <w:r>
        <w:rPr>
          <w:lang w:val="en-US"/>
        </w:rPr>
        <w:t xml:space="preserve">2. Their kitchen is equipped with all modern...... . </w:t>
      </w:r>
    </w:p>
    <w:p w:rsidR="00B020E5" w:rsidRDefault="00B020E5" w:rsidP="00926494">
      <w:pPr>
        <w:jc w:val="both"/>
        <w:rPr>
          <w:lang w:val="en-US"/>
        </w:rPr>
      </w:pPr>
      <w:r>
        <w:rPr>
          <w:lang w:val="en-US"/>
        </w:rPr>
        <w:t xml:space="preserve">a) appliances    b) accepting    c) advertising    d) admiration </w:t>
      </w:r>
    </w:p>
    <w:p w:rsidR="00B020E5" w:rsidRDefault="00B020E5" w:rsidP="00926494">
      <w:pPr>
        <w:jc w:val="both"/>
        <w:rPr>
          <w:lang w:val="en-US"/>
        </w:rPr>
      </w:pPr>
      <w:r>
        <w:rPr>
          <w:lang w:val="en-US"/>
        </w:rPr>
        <w:t xml:space="preserve">3. Americans like to win. They have extremely ..... nature. </w:t>
      </w:r>
    </w:p>
    <w:p w:rsidR="00B020E5" w:rsidRDefault="00B020E5" w:rsidP="00926494">
      <w:pPr>
        <w:jc w:val="both"/>
        <w:rPr>
          <w:lang w:val="en-US"/>
        </w:rPr>
      </w:pPr>
      <w:r>
        <w:rPr>
          <w:lang w:val="en-US"/>
        </w:rPr>
        <w:t xml:space="preserve">a) confused     b) complicated    c) competitive     d) common </w:t>
      </w:r>
    </w:p>
    <w:p w:rsidR="00B020E5" w:rsidRDefault="00B020E5" w:rsidP="00926494">
      <w:pPr>
        <w:jc w:val="both"/>
        <w:rPr>
          <w:lang w:val="en-US"/>
        </w:rPr>
      </w:pPr>
      <w:r>
        <w:rPr>
          <w:lang w:val="en-US"/>
        </w:rPr>
        <w:t xml:space="preserve">4. Advertising ......us to buy things far beyond we really need. </w:t>
      </w:r>
    </w:p>
    <w:p w:rsidR="00B020E5" w:rsidRDefault="00B020E5" w:rsidP="00926494">
      <w:pPr>
        <w:jc w:val="both"/>
        <w:rPr>
          <w:lang w:val="en-US"/>
        </w:rPr>
      </w:pPr>
      <w:r>
        <w:rPr>
          <w:lang w:val="en-US"/>
        </w:rPr>
        <w:t xml:space="preserve">a) remains     b) encourages     c) maintains     d) complains </w:t>
      </w:r>
    </w:p>
    <w:p w:rsidR="00B020E5" w:rsidRDefault="00B020E5" w:rsidP="00926494">
      <w:pPr>
        <w:jc w:val="both"/>
        <w:rPr>
          <w:lang w:val="en-US"/>
        </w:rPr>
      </w:pPr>
      <w:r>
        <w:rPr>
          <w:lang w:val="en-US"/>
        </w:rPr>
        <w:t xml:space="preserve">5. He is a .....  person: he always says what he means. </w:t>
      </w:r>
    </w:p>
    <w:p w:rsidR="00B020E5" w:rsidRDefault="00B020E5" w:rsidP="00926494">
      <w:pPr>
        <w:jc w:val="both"/>
        <w:rPr>
          <w:lang w:val="en-US"/>
        </w:rPr>
      </w:pPr>
      <w:r>
        <w:rPr>
          <w:lang w:val="en-US"/>
        </w:rPr>
        <w:t xml:space="preserve">a) plain     b) hectic     c) direct     d) dishonest </w:t>
      </w:r>
    </w:p>
    <w:p w:rsidR="00B020E5" w:rsidRDefault="00B020E5" w:rsidP="00926494">
      <w:pPr>
        <w:jc w:val="both"/>
        <w:rPr>
          <w:lang w:val="en-US"/>
        </w:rPr>
      </w:pPr>
    </w:p>
    <w:p w:rsidR="00B020E5" w:rsidRDefault="00B020E5" w:rsidP="00926494">
      <w:pPr>
        <w:jc w:val="both"/>
        <w:rPr>
          <w:b/>
        </w:rPr>
      </w:pPr>
      <w:r>
        <w:rPr>
          <w:b/>
        </w:rPr>
        <w:t>2. Выберите правильный перевод.</w:t>
      </w:r>
    </w:p>
    <w:p w:rsidR="00B020E5" w:rsidRDefault="00B020E5" w:rsidP="00926494">
      <w:pPr>
        <w:jc w:val="both"/>
        <w:rPr>
          <w:b/>
        </w:rPr>
      </w:pPr>
    </w:p>
    <w:p w:rsidR="00B020E5" w:rsidRDefault="00B020E5" w:rsidP="00926494">
      <w:pPr>
        <w:jc w:val="both"/>
      </w:pPr>
      <w:r>
        <w:t xml:space="preserve">1. trait       a) вина    b) черта   c)  доля    d) причина </w:t>
      </w:r>
    </w:p>
    <w:p w:rsidR="00B020E5" w:rsidRDefault="00B020E5" w:rsidP="00926494">
      <w:pPr>
        <w:jc w:val="both"/>
      </w:pPr>
      <w:r>
        <w:t xml:space="preserve">2. obsession   a) быстрота  b)одержимость  c) зависимость d) отсталость </w:t>
      </w:r>
    </w:p>
    <w:p w:rsidR="00B020E5" w:rsidRDefault="00B020E5" w:rsidP="00926494">
      <w:pPr>
        <w:jc w:val="both"/>
      </w:pPr>
      <w:r>
        <w:t xml:space="preserve">3. promptness  a) реклама  b) щедрость c) стремление  d) быстрота </w:t>
      </w:r>
    </w:p>
    <w:p w:rsidR="00B020E5" w:rsidRDefault="00B020E5" w:rsidP="00926494">
      <w:pPr>
        <w:jc w:val="both"/>
      </w:pPr>
      <w:r>
        <w:t xml:space="preserve">4. desire          a) желание  b) нахальство  c) удача  d) недостаток </w:t>
      </w:r>
    </w:p>
    <w:p w:rsidR="00B020E5" w:rsidRDefault="00B020E5" w:rsidP="00926494">
      <w:pPr>
        <w:jc w:val="both"/>
      </w:pPr>
      <w:r>
        <w:t xml:space="preserve">5. efficiency a) расторопность b) удовольствие c) уверенность d) жалоба </w:t>
      </w:r>
    </w:p>
    <w:p w:rsidR="00B020E5" w:rsidRDefault="00B020E5" w:rsidP="00926494">
      <w:pPr>
        <w:jc w:val="both"/>
      </w:pPr>
      <w:r>
        <w:t xml:space="preserve">6. necessity   a) нужда b) необходимость c) неприятность d) недостаток </w:t>
      </w:r>
    </w:p>
    <w:p w:rsidR="00B020E5" w:rsidRDefault="00B020E5" w:rsidP="00926494">
      <w:pPr>
        <w:jc w:val="both"/>
      </w:pPr>
      <w:r>
        <w:t xml:space="preserve">7. fault           a) неправда   b) нелепость  c)  недостаток d) ошибка </w:t>
      </w:r>
    </w:p>
    <w:p w:rsidR="00B020E5" w:rsidRDefault="00B020E5" w:rsidP="00926494">
      <w:pPr>
        <w:jc w:val="both"/>
      </w:pPr>
      <w:r>
        <w:t>8. possessions   a) позиция b) имущество c) конкуренция d) реклама</w:t>
      </w:r>
    </w:p>
    <w:p w:rsidR="00B020E5" w:rsidRDefault="00B020E5" w:rsidP="00926494">
      <w:pPr>
        <w:jc w:val="both"/>
      </w:pPr>
    </w:p>
    <w:p w:rsidR="00B020E5" w:rsidRDefault="00B020E5" w:rsidP="00926494">
      <w:pPr>
        <w:jc w:val="both"/>
        <w:rPr>
          <w:b/>
          <w:lang w:val="en-US"/>
        </w:rPr>
      </w:pPr>
      <w:r>
        <w:rPr>
          <w:b/>
          <w:lang w:val="en-US"/>
        </w:rPr>
        <w:t xml:space="preserve">3. </w:t>
      </w:r>
      <w:r>
        <w:rPr>
          <w:b/>
        </w:rPr>
        <w:t>Вставьтепредлог</w:t>
      </w:r>
      <w:r>
        <w:rPr>
          <w:b/>
          <w:lang w:val="en-US"/>
        </w:rPr>
        <w:t xml:space="preserve">. </w:t>
      </w:r>
    </w:p>
    <w:p w:rsidR="00B020E5" w:rsidRDefault="00B020E5" w:rsidP="00926494">
      <w:pPr>
        <w:jc w:val="both"/>
        <w:rPr>
          <w:b/>
          <w:lang w:val="en-US"/>
        </w:rPr>
      </w:pPr>
    </w:p>
    <w:p w:rsidR="00B020E5" w:rsidRDefault="00B020E5" w:rsidP="00926494">
      <w:pPr>
        <w:jc w:val="both"/>
        <w:rPr>
          <w:lang w:val="en-US"/>
        </w:rPr>
      </w:pPr>
      <w:r>
        <w:rPr>
          <w:lang w:val="en-US"/>
        </w:rPr>
        <w:t xml:space="preserve">1. Have you got any experience ___a programmer? </w:t>
      </w:r>
    </w:p>
    <w:p w:rsidR="00B020E5" w:rsidRDefault="00B020E5" w:rsidP="00926494">
      <w:pPr>
        <w:jc w:val="both"/>
        <w:rPr>
          <w:lang w:val="en-US"/>
        </w:rPr>
      </w:pPr>
      <w:r>
        <w:rPr>
          <w:lang w:val="en-US"/>
        </w:rPr>
        <w:t xml:space="preserve">a) in    b) for   c) as  </w:t>
      </w:r>
    </w:p>
    <w:p w:rsidR="00B020E5" w:rsidRDefault="00B020E5" w:rsidP="00926494">
      <w:pPr>
        <w:jc w:val="both"/>
        <w:rPr>
          <w:lang w:val="en-US"/>
        </w:rPr>
      </w:pPr>
      <w:r>
        <w:rPr>
          <w:lang w:val="en-US"/>
        </w:rPr>
        <w:t xml:space="preserve">2. We have a vacancy ___a manager in a design agency. </w:t>
      </w:r>
    </w:p>
    <w:p w:rsidR="00B020E5" w:rsidRDefault="00B020E5" w:rsidP="00926494">
      <w:pPr>
        <w:jc w:val="both"/>
        <w:rPr>
          <w:lang w:val="en-US"/>
        </w:rPr>
      </w:pPr>
      <w:r>
        <w:rPr>
          <w:lang w:val="en-US"/>
        </w:rPr>
        <w:t xml:space="preserve">a) for    b) of    c) to </w:t>
      </w:r>
    </w:p>
    <w:p w:rsidR="00B020E5" w:rsidRDefault="00B020E5" w:rsidP="00926494">
      <w:pPr>
        <w:jc w:val="both"/>
        <w:rPr>
          <w:lang w:val="en-US"/>
        </w:rPr>
      </w:pPr>
      <w:r>
        <w:rPr>
          <w:lang w:val="en-US"/>
        </w:rPr>
        <w:t xml:space="preserve">3. My father has worked at the plant ____1985   </w:t>
      </w:r>
    </w:p>
    <w:p w:rsidR="00B020E5" w:rsidRDefault="00B020E5" w:rsidP="00926494">
      <w:pPr>
        <w:jc w:val="both"/>
        <w:rPr>
          <w:lang w:val="en-US"/>
        </w:rPr>
      </w:pPr>
      <w:r>
        <w:rPr>
          <w:lang w:val="en-US"/>
        </w:rPr>
        <w:t xml:space="preserve">a) since    b) from    c) in </w:t>
      </w:r>
    </w:p>
    <w:p w:rsidR="00B020E5" w:rsidRDefault="00B020E5" w:rsidP="00926494">
      <w:pPr>
        <w:jc w:val="both"/>
        <w:rPr>
          <w:lang w:val="en-US"/>
        </w:rPr>
      </w:pPr>
      <w:r>
        <w:rPr>
          <w:lang w:val="en-US"/>
        </w:rPr>
        <w:t>4. Tomorrow I’ll go ___an interview with my prospective employer.</w:t>
      </w:r>
    </w:p>
    <w:p w:rsidR="00B020E5" w:rsidRDefault="00B020E5" w:rsidP="00926494">
      <w:pPr>
        <w:jc w:val="both"/>
        <w:rPr>
          <w:lang w:val="en-US"/>
        </w:rPr>
      </w:pPr>
      <w:r>
        <w:rPr>
          <w:lang w:val="en-US"/>
        </w:rPr>
        <w:t xml:space="preserve">a) to      b) for       c) in </w:t>
      </w:r>
    </w:p>
    <w:p w:rsidR="00B020E5" w:rsidRDefault="00B020E5" w:rsidP="00926494">
      <w:pPr>
        <w:jc w:val="both"/>
        <w:rPr>
          <w:lang w:val="en-US"/>
        </w:rPr>
      </w:pPr>
      <w:r>
        <w:rPr>
          <w:lang w:val="en-US"/>
        </w:rPr>
        <w:t xml:space="preserve">5. What do you do ___a living? </w:t>
      </w:r>
    </w:p>
    <w:p w:rsidR="00B020E5" w:rsidRDefault="00B020E5" w:rsidP="00926494">
      <w:pPr>
        <w:jc w:val="both"/>
        <w:rPr>
          <w:lang w:val="en-US"/>
        </w:rPr>
      </w:pPr>
      <w:r>
        <w:rPr>
          <w:lang w:val="en-US"/>
        </w:rPr>
        <w:t xml:space="preserve">a) to     b) for   c) of  </w:t>
      </w:r>
    </w:p>
    <w:p w:rsidR="00B020E5" w:rsidRDefault="00B020E5" w:rsidP="00926494">
      <w:pPr>
        <w:jc w:val="both"/>
        <w:rPr>
          <w:lang w:val="en-US"/>
        </w:rPr>
      </w:pPr>
      <w:r>
        <w:rPr>
          <w:lang w:val="en-US"/>
        </w:rPr>
        <w:t xml:space="preserve">6. Mrs Grey is a teacher___ profession. </w:t>
      </w:r>
    </w:p>
    <w:p w:rsidR="00B020E5" w:rsidRDefault="00B020E5" w:rsidP="00926494">
      <w:pPr>
        <w:jc w:val="both"/>
        <w:rPr>
          <w:lang w:val="en-US"/>
        </w:rPr>
      </w:pPr>
      <w:r>
        <w:rPr>
          <w:lang w:val="en-US"/>
        </w:rPr>
        <w:t xml:space="preserve">a) by   b) for   c) in </w:t>
      </w:r>
    </w:p>
    <w:p w:rsidR="00B020E5" w:rsidRDefault="00B020E5" w:rsidP="00926494">
      <w:pPr>
        <w:jc w:val="both"/>
        <w:rPr>
          <w:lang w:val="en-US"/>
        </w:rPr>
      </w:pPr>
      <w:r>
        <w:rPr>
          <w:lang w:val="en-US"/>
        </w:rPr>
        <w:t xml:space="preserve">7. He is an expert___ architecture. </w:t>
      </w:r>
    </w:p>
    <w:p w:rsidR="00B020E5" w:rsidRDefault="00B020E5" w:rsidP="00926494">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B020E5" w:rsidRDefault="00B020E5" w:rsidP="00926494">
      <w:pPr>
        <w:jc w:val="both"/>
        <w:rPr>
          <w:b/>
        </w:rPr>
      </w:pPr>
      <w:r>
        <w:rPr>
          <w:b/>
        </w:rPr>
        <w:t xml:space="preserve">4. Из четырех вариантов выберите единственно правильный. </w:t>
      </w:r>
    </w:p>
    <w:p w:rsidR="00B020E5" w:rsidRDefault="00B020E5" w:rsidP="00926494">
      <w:pPr>
        <w:jc w:val="both"/>
        <w:rPr>
          <w:b/>
        </w:rPr>
      </w:pPr>
    </w:p>
    <w:p w:rsidR="00B020E5" w:rsidRDefault="00B020E5" w:rsidP="00926494">
      <w:pPr>
        <w:jc w:val="both"/>
        <w:rPr>
          <w:lang w:val="en-US"/>
        </w:rPr>
      </w:pPr>
      <w:r>
        <w:rPr>
          <w:lang w:val="en-US"/>
        </w:rPr>
        <w:t xml:space="preserve">1. Everyone knows that Kennedy ____by an insane person. </w:t>
      </w:r>
    </w:p>
    <w:p w:rsidR="00B020E5" w:rsidRDefault="00B020E5" w:rsidP="00926494">
      <w:pPr>
        <w:jc w:val="both"/>
        <w:rPr>
          <w:lang w:val="en-US"/>
        </w:rPr>
      </w:pPr>
      <w:r>
        <w:rPr>
          <w:lang w:val="en-US"/>
        </w:rPr>
        <w:t xml:space="preserve">a) had been killed  b) is killed   c) was killed  d) has killed </w:t>
      </w:r>
    </w:p>
    <w:p w:rsidR="00B020E5" w:rsidRDefault="00B020E5" w:rsidP="00926494">
      <w:pPr>
        <w:jc w:val="both"/>
        <w:rPr>
          <w:lang w:val="en-US"/>
        </w:rPr>
      </w:pPr>
      <w:r>
        <w:rPr>
          <w:lang w:val="en-US"/>
        </w:rPr>
        <w:t xml:space="preserve">2. She said that her cat ___during the fire. </w:t>
      </w:r>
    </w:p>
    <w:p w:rsidR="00B020E5" w:rsidRDefault="00B020E5" w:rsidP="00926494">
      <w:pPr>
        <w:jc w:val="both"/>
        <w:rPr>
          <w:lang w:val="en-US"/>
        </w:rPr>
      </w:pPr>
      <w:r>
        <w:rPr>
          <w:lang w:val="en-US"/>
        </w:rPr>
        <w:t xml:space="preserve">a) had been lost  b)is lost  c) was lost   d) loose </w:t>
      </w:r>
    </w:p>
    <w:p w:rsidR="00B020E5" w:rsidRDefault="00B020E5" w:rsidP="00926494">
      <w:pPr>
        <w:jc w:val="both"/>
        <w:rPr>
          <w:lang w:val="en-US"/>
        </w:rPr>
      </w:pPr>
      <w:r>
        <w:rPr>
          <w:lang w:val="en-US"/>
        </w:rPr>
        <w:t xml:space="preserve">3. They promised that they ___at nine o’clock. </w:t>
      </w:r>
    </w:p>
    <w:p w:rsidR="00B020E5" w:rsidRDefault="00B020E5" w:rsidP="00926494">
      <w:pPr>
        <w:jc w:val="both"/>
        <w:rPr>
          <w:lang w:val="en-US"/>
        </w:rPr>
      </w:pPr>
      <w:r>
        <w:rPr>
          <w:lang w:val="en-US"/>
        </w:rPr>
        <w:t xml:space="preserve">a) will come   b) came   c) would come  d) come </w:t>
      </w:r>
    </w:p>
    <w:p w:rsidR="00B020E5" w:rsidRDefault="00B020E5" w:rsidP="00926494">
      <w:pPr>
        <w:jc w:val="both"/>
        <w:rPr>
          <w:lang w:val="en-US"/>
        </w:rPr>
      </w:pPr>
      <w:r>
        <w:rPr>
          <w:lang w:val="en-US"/>
        </w:rPr>
        <w:t xml:space="preserve">4. She answered that Jennie ___their car at the moment. </w:t>
      </w:r>
    </w:p>
    <w:p w:rsidR="00B020E5" w:rsidRDefault="00B020E5" w:rsidP="00926494">
      <w:pPr>
        <w:jc w:val="both"/>
        <w:rPr>
          <w:lang w:val="en-US"/>
        </w:rPr>
      </w:pPr>
      <w:r>
        <w:rPr>
          <w:lang w:val="en-US"/>
        </w:rPr>
        <w:t xml:space="preserve">a) is cleaning   b) was cleaning   c)cleans  d)had cleaned </w:t>
      </w:r>
    </w:p>
    <w:p w:rsidR="00B020E5" w:rsidRDefault="00B020E5" w:rsidP="00926494">
      <w:pPr>
        <w:jc w:val="both"/>
        <w:rPr>
          <w:lang w:val="en-US"/>
        </w:rPr>
      </w:pPr>
      <w:r>
        <w:rPr>
          <w:lang w:val="en-US"/>
        </w:rPr>
        <w:t xml:space="preserve">5. I didn’t know where___. </w:t>
      </w:r>
    </w:p>
    <w:p w:rsidR="00B020E5" w:rsidRDefault="00B020E5" w:rsidP="00926494">
      <w:pPr>
        <w:jc w:val="both"/>
        <w:rPr>
          <w:lang w:val="en-US"/>
        </w:rPr>
      </w:pPr>
      <w:r>
        <w:rPr>
          <w:lang w:val="en-US"/>
        </w:rPr>
        <w:t xml:space="preserve">a) the children had gone   b)the children went  c)had the children gone  c) did the children go </w:t>
      </w:r>
    </w:p>
    <w:p w:rsidR="00B020E5" w:rsidRDefault="00B020E5" w:rsidP="00926494">
      <w:pPr>
        <w:jc w:val="both"/>
        <w:rPr>
          <w:lang w:val="en-US"/>
        </w:rPr>
      </w:pPr>
      <w:r>
        <w:rPr>
          <w:lang w:val="en-US"/>
        </w:rPr>
        <w:t xml:space="preserve">6. Mr. Smith asked us ___making that terrible noise. </w:t>
      </w:r>
    </w:p>
    <w:p w:rsidR="00B020E5" w:rsidRDefault="00B020E5" w:rsidP="00926494">
      <w:pPr>
        <w:jc w:val="both"/>
        <w:rPr>
          <w:lang w:val="en-US"/>
        </w:rPr>
      </w:pPr>
      <w:r>
        <w:rPr>
          <w:lang w:val="en-US"/>
        </w:rPr>
        <w:t xml:space="preserve">a) to stop  b)stop   c)not do  d) that we stop </w:t>
      </w:r>
    </w:p>
    <w:p w:rsidR="00B020E5" w:rsidRDefault="00B020E5" w:rsidP="00926494">
      <w:pPr>
        <w:jc w:val="both"/>
        <w:rPr>
          <w:lang w:val="en-US"/>
        </w:rPr>
      </w:pPr>
      <w:r>
        <w:rPr>
          <w:lang w:val="en-US"/>
        </w:rPr>
        <w:t xml:space="preserve">7. Caroline wanted to know ___still angry with her. </w:t>
      </w:r>
    </w:p>
    <w:p w:rsidR="00B020E5" w:rsidRDefault="00B020E5" w:rsidP="00926494">
      <w:pPr>
        <w:jc w:val="both"/>
        <w:rPr>
          <w:lang w:val="en-US"/>
        </w:rPr>
      </w:pPr>
      <w:r>
        <w:rPr>
          <w:lang w:val="en-US"/>
        </w:rPr>
        <w:t xml:space="preserve">a) was Kate   b) that Kate was   c) if Kate was   d) about Kate was </w:t>
      </w:r>
    </w:p>
    <w:p w:rsidR="00B020E5" w:rsidRDefault="00B020E5" w:rsidP="00926494">
      <w:pPr>
        <w:jc w:val="both"/>
        <w:rPr>
          <w:lang w:val="en-US"/>
        </w:rPr>
      </w:pPr>
      <w:r>
        <w:rPr>
          <w:lang w:val="en-US"/>
        </w:rPr>
        <w:t xml:space="preserve">8. I just don’t understand how ___here while we are working. a) can you sit   </w:t>
      </w:r>
    </w:p>
    <w:p w:rsidR="00B020E5" w:rsidRDefault="00B020E5" w:rsidP="00926494">
      <w:pPr>
        <w:jc w:val="both"/>
        <w:rPr>
          <w:lang w:val="en-US"/>
        </w:rPr>
      </w:pPr>
      <w:r>
        <w:rPr>
          <w:lang w:val="en-US"/>
        </w:rPr>
        <w:t xml:space="preserve">b) you can sit   c) could you sit  d) you can sitting </w:t>
      </w:r>
    </w:p>
    <w:p w:rsidR="00B020E5" w:rsidRDefault="00B020E5" w:rsidP="00926494">
      <w:pPr>
        <w:jc w:val="both"/>
        <w:rPr>
          <w:lang w:val="en-US"/>
        </w:rPr>
      </w:pPr>
      <w:r>
        <w:rPr>
          <w:lang w:val="en-US"/>
        </w:rPr>
        <w:t xml:space="preserve">9. Helen said that she ____to open a cosmetic shop in London. a) wants   </w:t>
      </w:r>
    </w:p>
    <w:p w:rsidR="00B020E5" w:rsidRDefault="00B020E5" w:rsidP="00926494">
      <w:pPr>
        <w:jc w:val="both"/>
        <w:rPr>
          <w:lang w:val="en-US"/>
        </w:rPr>
      </w:pPr>
      <w:r>
        <w:rPr>
          <w:lang w:val="en-US"/>
        </w:rPr>
        <w:t xml:space="preserve">b) is wanting   c) wanted   d) was wanting </w:t>
      </w:r>
    </w:p>
    <w:p w:rsidR="00B020E5" w:rsidRDefault="00B020E5" w:rsidP="00926494">
      <w:pPr>
        <w:jc w:val="both"/>
        <w:rPr>
          <w:lang w:val="en-US"/>
        </w:rPr>
      </w:pPr>
      <w:r>
        <w:rPr>
          <w:lang w:val="en-US"/>
        </w:rPr>
        <w:t xml:space="preserve">10. The student didn’t know where he _____an odd-job. </w:t>
      </w:r>
    </w:p>
    <w:p w:rsidR="00B020E5" w:rsidRDefault="00B020E5" w:rsidP="00926494">
      <w:pPr>
        <w:jc w:val="both"/>
        <w:rPr>
          <w:lang w:val="en-US"/>
        </w:rPr>
      </w:pPr>
      <w:r>
        <w:rPr>
          <w:lang w:val="en-US"/>
        </w:rPr>
        <w:t xml:space="preserve">a) will be given   b) would give  c) would be given  c) will give  </w:t>
      </w:r>
    </w:p>
    <w:p w:rsidR="00B020E5" w:rsidRDefault="00B020E5" w:rsidP="00926494">
      <w:pPr>
        <w:jc w:val="both"/>
        <w:rPr>
          <w:lang w:val="en-US"/>
        </w:rPr>
      </w:pPr>
      <w:r>
        <w:rPr>
          <w:lang w:val="en-US"/>
        </w:rPr>
        <w:t xml:space="preserve">11. John said “I am sorry to disturb you, Elisa” </w:t>
      </w:r>
    </w:p>
    <w:p w:rsidR="00B020E5" w:rsidRDefault="00B020E5" w:rsidP="00926494">
      <w:pPr>
        <w:jc w:val="both"/>
        <w:rPr>
          <w:lang w:val="en-US"/>
        </w:rPr>
      </w:pPr>
      <w:r>
        <w:rPr>
          <w:lang w:val="en-US"/>
        </w:rPr>
        <w:t>a) John said  that he was sorry to disturb Elisa,</w:t>
      </w:r>
    </w:p>
    <w:p w:rsidR="00B020E5" w:rsidRDefault="00B020E5" w:rsidP="00926494">
      <w:pPr>
        <w:jc w:val="both"/>
        <w:rPr>
          <w:lang w:val="en-US"/>
        </w:rPr>
      </w:pPr>
      <w:r>
        <w:rPr>
          <w:lang w:val="en-US"/>
        </w:rPr>
        <w:t xml:space="preserve">b) John told Elisa that he was sorry to disturb her. </w:t>
      </w:r>
    </w:p>
    <w:p w:rsidR="00B020E5" w:rsidRDefault="00B020E5" w:rsidP="00926494">
      <w:pPr>
        <w:jc w:val="both"/>
        <w:rPr>
          <w:lang w:val="en-US"/>
        </w:rPr>
      </w:pPr>
      <w:r>
        <w:rPr>
          <w:lang w:val="en-US"/>
        </w:rPr>
        <w:t xml:space="preserve">c) John told Elisa that he had been sorry to disturb her. </w:t>
      </w:r>
    </w:p>
    <w:p w:rsidR="00B020E5" w:rsidRDefault="00B020E5" w:rsidP="00926494">
      <w:pPr>
        <w:jc w:val="both"/>
        <w:rPr>
          <w:lang w:val="en-US"/>
        </w:rPr>
      </w:pPr>
      <w:r>
        <w:rPr>
          <w:lang w:val="en-US"/>
        </w:rPr>
        <w:t xml:space="preserve">12. He said  “Where is Jill going?”. </w:t>
      </w:r>
    </w:p>
    <w:p w:rsidR="00B020E5" w:rsidRDefault="00B020E5" w:rsidP="00926494">
      <w:pPr>
        <w:jc w:val="both"/>
        <w:rPr>
          <w:lang w:val="en-US"/>
        </w:rPr>
      </w:pPr>
      <w:r>
        <w:rPr>
          <w:lang w:val="en-US"/>
        </w:rPr>
        <w:t xml:space="preserve">a) He asked where Jill was going.  </w:t>
      </w:r>
    </w:p>
    <w:p w:rsidR="00B020E5" w:rsidRDefault="00B020E5" w:rsidP="00926494">
      <w:pPr>
        <w:jc w:val="both"/>
        <w:rPr>
          <w:lang w:val="en-US"/>
        </w:rPr>
      </w:pPr>
      <w:r>
        <w:rPr>
          <w:lang w:val="en-US"/>
        </w:rPr>
        <w:t xml:space="preserve">b) He asked where Jill went. </w:t>
      </w:r>
    </w:p>
    <w:p w:rsidR="00B020E5" w:rsidRDefault="00B020E5" w:rsidP="00926494">
      <w:pPr>
        <w:jc w:val="both"/>
        <w:rPr>
          <w:lang w:val="en-US"/>
        </w:rPr>
      </w:pPr>
      <w:r>
        <w:rPr>
          <w:lang w:val="en-US"/>
        </w:rPr>
        <w:t xml:space="preserve">c) He asked where was Jill going. </w:t>
      </w:r>
    </w:p>
    <w:p w:rsidR="00B020E5" w:rsidRDefault="00B020E5" w:rsidP="00926494">
      <w:pPr>
        <w:jc w:val="both"/>
        <w:rPr>
          <w:lang w:val="en-US"/>
        </w:rPr>
      </w:pPr>
      <w:r>
        <w:rPr>
          <w:lang w:val="en-US"/>
        </w:rPr>
        <w:t xml:space="preserve">13. Sally said “I would like to buy it”. </w:t>
      </w:r>
    </w:p>
    <w:p w:rsidR="00B020E5" w:rsidRDefault="00B020E5" w:rsidP="00926494">
      <w:pPr>
        <w:jc w:val="both"/>
        <w:rPr>
          <w:lang w:val="en-US"/>
        </w:rPr>
      </w:pPr>
      <w:r>
        <w:rPr>
          <w:lang w:val="en-US"/>
        </w:rPr>
        <w:t xml:space="preserve">a) Sally said that she would like to buy it. </w:t>
      </w:r>
    </w:p>
    <w:p w:rsidR="00B020E5" w:rsidRDefault="00B020E5" w:rsidP="00926494">
      <w:pPr>
        <w:jc w:val="both"/>
        <w:rPr>
          <w:lang w:val="en-US"/>
        </w:rPr>
      </w:pPr>
      <w:r>
        <w:rPr>
          <w:lang w:val="en-US"/>
        </w:rPr>
        <w:t xml:space="preserve">b) Sally said that she would have liked to buy it. </w:t>
      </w:r>
    </w:p>
    <w:p w:rsidR="00B020E5" w:rsidRDefault="00B020E5" w:rsidP="00926494">
      <w:pPr>
        <w:jc w:val="both"/>
        <w:rPr>
          <w:lang w:val="en-US"/>
        </w:rPr>
      </w:pPr>
      <w:r>
        <w:rPr>
          <w:lang w:val="en-US"/>
        </w:rPr>
        <w:t xml:space="preserve">c) Sally said that she liked to buy it. </w:t>
      </w:r>
    </w:p>
    <w:p w:rsidR="00B020E5" w:rsidRDefault="00B020E5" w:rsidP="00926494">
      <w:pPr>
        <w:jc w:val="both"/>
        <w:rPr>
          <w:lang w:val="en-US"/>
        </w:rPr>
      </w:pPr>
      <w:r>
        <w:rPr>
          <w:lang w:val="en-US"/>
        </w:rPr>
        <w:t xml:space="preserve">14. “If I had any instruction, I would know what to do”, said Ann. </w:t>
      </w:r>
    </w:p>
    <w:p w:rsidR="00B020E5" w:rsidRDefault="00B020E5" w:rsidP="00926494">
      <w:pPr>
        <w:jc w:val="both"/>
        <w:rPr>
          <w:lang w:val="en-US"/>
        </w:rPr>
      </w:pPr>
      <w:r>
        <w:rPr>
          <w:lang w:val="en-US"/>
        </w:rPr>
        <w:t xml:space="preserve">a) Ann said that if she had had any instructions, she would have known what to do. b) Ann said if she had any instructions, she knew what to do. </w:t>
      </w:r>
    </w:p>
    <w:p w:rsidR="00B020E5" w:rsidRDefault="00B020E5" w:rsidP="00926494">
      <w:pPr>
        <w:jc w:val="both"/>
        <w:rPr>
          <w:lang w:val="en-US"/>
        </w:rPr>
      </w:pPr>
      <w:r>
        <w:rPr>
          <w:lang w:val="en-US"/>
        </w:rPr>
        <w:t xml:space="preserve">c) Ann said that if she had any instructions she would know what to do. </w:t>
      </w:r>
    </w:p>
    <w:p w:rsidR="00B020E5" w:rsidRDefault="00B020E5" w:rsidP="00926494">
      <w:pPr>
        <w:jc w:val="both"/>
        <w:rPr>
          <w:lang w:val="en-US"/>
        </w:rPr>
      </w:pPr>
      <w:r>
        <w:rPr>
          <w:lang w:val="en-US"/>
        </w:rPr>
        <w:t xml:space="preserve">15. Robby asked:  “Bobby, do you know the Irish pub?” </w:t>
      </w:r>
    </w:p>
    <w:p w:rsidR="00B020E5" w:rsidRDefault="00B020E5" w:rsidP="00926494">
      <w:pPr>
        <w:jc w:val="both"/>
        <w:rPr>
          <w:lang w:val="en-US"/>
        </w:rPr>
      </w:pPr>
      <w:r>
        <w:rPr>
          <w:lang w:val="en-US"/>
        </w:rPr>
        <w:t xml:space="preserve">a) Robby asked Bobby did he know the Irish pub. </w:t>
      </w:r>
    </w:p>
    <w:p w:rsidR="00B020E5" w:rsidRDefault="00B020E5" w:rsidP="00926494">
      <w:pPr>
        <w:jc w:val="both"/>
        <w:rPr>
          <w:lang w:val="en-US"/>
        </w:rPr>
      </w:pPr>
      <w:r>
        <w:rPr>
          <w:lang w:val="en-US"/>
        </w:rPr>
        <w:t xml:space="preserve">b) Robby asked Bobby if he knew the Irish pub. </w:t>
      </w:r>
    </w:p>
    <w:p w:rsidR="00B020E5" w:rsidRDefault="00B020E5" w:rsidP="00926494">
      <w:pPr>
        <w:jc w:val="both"/>
        <w:rPr>
          <w:lang w:val="en-US"/>
        </w:rPr>
      </w:pPr>
      <w:r>
        <w:rPr>
          <w:lang w:val="en-US"/>
        </w:rPr>
        <w:t xml:space="preserve">c) Robby asked Bobby where was the Irish pub. </w:t>
      </w:r>
    </w:p>
    <w:p w:rsidR="00B020E5" w:rsidRDefault="00B020E5" w:rsidP="00926494">
      <w:pPr>
        <w:jc w:val="both"/>
        <w:rPr>
          <w:lang w:val="en-US"/>
        </w:rPr>
      </w:pPr>
      <w:r>
        <w:rPr>
          <w:lang w:val="en-US"/>
        </w:rPr>
        <w:t xml:space="preserve">16. The manager asked: “Where is your report?” </w:t>
      </w:r>
    </w:p>
    <w:p w:rsidR="00B020E5" w:rsidRDefault="00B020E5" w:rsidP="00926494">
      <w:pPr>
        <w:jc w:val="both"/>
        <w:rPr>
          <w:lang w:val="en-US"/>
        </w:rPr>
      </w:pPr>
      <w:r>
        <w:rPr>
          <w:lang w:val="en-US"/>
        </w:rPr>
        <w:t xml:space="preserve">a) The manager asked me where is my report. </w:t>
      </w:r>
    </w:p>
    <w:p w:rsidR="00B020E5" w:rsidRDefault="00B020E5" w:rsidP="00926494">
      <w:pPr>
        <w:jc w:val="both"/>
        <w:rPr>
          <w:lang w:val="en-US"/>
        </w:rPr>
      </w:pPr>
      <w:r>
        <w:rPr>
          <w:lang w:val="en-US"/>
        </w:rPr>
        <w:t xml:space="preserve">b) The manager asked where was my report. </w:t>
      </w:r>
    </w:p>
    <w:p w:rsidR="00B020E5" w:rsidRDefault="00B020E5" w:rsidP="00926494">
      <w:pPr>
        <w:jc w:val="both"/>
        <w:rPr>
          <w:lang w:val="en-US"/>
        </w:rPr>
      </w:pPr>
      <w:r>
        <w:rPr>
          <w:lang w:val="en-US"/>
        </w:rPr>
        <w:t xml:space="preserve">c) The manager asked me where my report was. </w:t>
      </w:r>
    </w:p>
    <w:p w:rsidR="00B020E5" w:rsidRDefault="00B020E5" w:rsidP="00926494">
      <w:pPr>
        <w:jc w:val="both"/>
        <w:rPr>
          <w:lang w:val="en-US"/>
        </w:rPr>
      </w:pPr>
      <w:r>
        <w:rPr>
          <w:lang w:val="en-US"/>
        </w:rPr>
        <w:t xml:space="preserve">17. Helen said: “I was a successful businessperson before.” </w:t>
      </w:r>
    </w:p>
    <w:p w:rsidR="00B020E5" w:rsidRDefault="00B020E5" w:rsidP="00926494">
      <w:pPr>
        <w:jc w:val="both"/>
        <w:rPr>
          <w:lang w:val="en-US"/>
        </w:rPr>
      </w:pPr>
      <w:r>
        <w:rPr>
          <w:lang w:val="en-US"/>
        </w:rPr>
        <w:t>a) Helen told that she was a successful businessperson before.</w:t>
      </w:r>
    </w:p>
    <w:p w:rsidR="00B020E5" w:rsidRDefault="00B020E5" w:rsidP="00926494">
      <w:pPr>
        <w:jc w:val="both"/>
        <w:rPr>
          <w:lang w:val="en-US"/>
        </w:rPr>
      </w:pPr>
      <w:r>
        <w:rPr>
          <w:lang w:val="en-US"/>
        </w:rPr>
        <w:t xml:space="preserve"> b) Helen told she has been a successful businessperson before.</w:t>
      </w:r>
    </w:p>
    <w:p w:rsidR="00B020E5" w:rsidRDefault="00B020E5" w:rsidP="00926494">
      <w:pPr>
        <w:jc w:val="both"/>
        <w:rPr>
          <w:lang w:val="en-US"/>
        </w:rPr>
      </w:pPr>
      <w:r>
        <w:rPr>
          <w:lang w:val="en-US"/>
        </w:rPr>
        <w:t xml:space="preserve"> c) Helen told she had been a successful businessperson before </w:t>
      </w:r>
    </w:p>
    <w:p w:rsidR="00B020E5" w:rsidRDefault="00B020E5" w:rsidP="00926494">
      <w:pPr>
        <w:jc w:val="both"/>
        <w:rPr>
          <w:lang w:val="en-US"/>
        </w:rPr>
      </w:pPr>
      <w:r>
        <w:rPr>
          <w:lang w:val="en-US"/>
        </w:rPr>
        <w:t xml:space="preserve">18. “Could you give me this job?” said the young man. </w:t>
      </w:r>
    </w:p>
    <w:p w:rsidR="00B020E5" w:rsidRDefault="00B020E5" w:rsidP="00926494">
      <w:pPr>
        <w:jc w:val="both"/>
        <w:rPr>
          <w:lang w:val="en-US"/>
        </w:rPr>
      </w:pPr>
      <w:r>
        <w:rPr>
          <w:lang w:val="en-US"/>
        </w:rPr>
        <w:t xml:space="preserve">a) The young man asked to give him the job. </w:t>
      </w:r>
    </w:p>
    <w:p w:rsidR="00B020E5" w:rsidRDefault="00B020E5" w:rsidP="00926494">
      <w:pPr>
        <w:jc w:val="both"/>
        <w:rPr>
          <w:lang w:val="en-US"/>
        </w:rPr>
      </w:pPr>
      <w:r>
        <w:rPr>
          <w:lang w:val="en-US"/>
        </w:rPr>
        <w:t>b) The young man said to give him the job.</w:t>
      </w:r>
    </w:p>
    <w:p w:rsidR="00B020E5" w:rsidRDefault="00B020E5" w:rsidP="00926494">
      <w:pPr>
        <w:jc w:val="both"/>
        <w:rPr>
          <w:lang w:val="en-US"/>
        </w:rPr>
      </w:pPr>
      <w:r>
        <w:rPr>
          <w:lang w:val="en-US"/>
        </w:rPr>
        <w:t xml:space="preserve">c) The young man asked if the manager give him the job. </w:t>
      </w:r>
    </w:p>
    <w:p w:rsidR="00B020E5" w:rsidRDefault="00B020E5" w:rsidP="00926494">
      <w:pPr>
        <w:jc w:val="both"/>
        <w:rPr>
          <w:lang w:val="en-US"/>
        </w:rPr>
      </w:pPr>
      <w:r>
        <w:rPr>
          <w:lang w:val="en-US"/>
        </w:rPr>
        <w:t xml:space="preserve">19. Tom said “Jerry has been my best friend since our childhood” </w:t>
      </w:r>
    </w:p>
    <w:p w:rsidR="00B020E5" w:rsidRDefault="00B020E5" w:rsidP="00926494">
      <w:pPr>
        <w:jc w:val="both"/>
        <w:rPr>
          <w:lang w:val="en-US"/>
        </w:rPr>
      </w:pPr>
      <w:r>
        <w:rPr>
          <w:lang w:val="en-US"/>
        </w:rPr>
        <w:t xml:space="preserve">a) Tom told Jerry that he had been his best friend since their childhood. </w:t>
      </w:r>
    </w:p>
    <w:p w:rsidR="00B020E5" w:rsidRDefault="00B020E5" w:rsidP="00926494">
      <w:pPr>
        <w:jc w:val="both"/>
        <w:rPr>
          <w:lang w:val="en-US"/>
        </w:rPr>
      </w:pPr>
      <w:r>
        <w:rPr>
          <w:lang w:val="en-US"/>
        </w:rPr>
        <w:t xml:space="preserve">b) Tom said that Jerry has been my best friend since his childhood. </w:t>
      </w:r>
    </w:p>
    <w:p w:rsidR="00B020E5" w:rsidRDefault="00B020E5" w:rsidP="00926494">
      <w:pPr>
        <w:jc w:val="both"/>
        <w:rPr>
          <w:lang w:val="en-US"/>
        </w:rPr>
      </w:pPr>
      <w:r>
        <w:rPr>
          <w:lang w:val="en-US"/>
        </w:rPr>
        <w:t xml:space="preserve">c) Tom said Jerry had been his best friend since their childhood. </w:t>
      </w:r>
    </w:p>
    <w:p w:rsidR="00B020E5" w:rsidRDefault="00B020E5" w:rsidP="00926494">
      <w:pPr>
        <w:jc w:val="both"/>
        <w:rPr>
          <w:lang w:val="en-US"/>
        </w:rPr>
      </w:pPr>
      <w:r>
        <w:rPr>
          <w:lang w:val="en-US"/>
        </w:rPr>
        <w:t xml:space="preserve">20. “I was interviewed at the Job Center”, said Nick.  </w:t>
      </w:r>
    </w:p>
    <w:p w:rsidR="00B020E5" w:rsidRDefault="00B020E5" w:rsidP="00926494">
      <w:pPr>
        <w:jc w:val="both"/>
        <w:rPr>
          <w:lang w:val="en-US"/>
        </w:rPr>
      </w:pPr>
      <w:r>
        <w:rPr>
          <w:lang w:val="en-US"/>
        </w:rPr>
        <w:t xml:space="preserve">a) Nick said that he was interviewed at the Job Center. </w:t>
      </w:r>
    </w:p>
    <w:p w:rsidR="00B020E5" w:rsidRDefault="00B020E5" w:rsidP="00926494">
      <w:pPr>
        <w:jc w:val="both"/>
        <w:rPr>
          <w:lang w:val="en-US"/>
        </w:rPr>
      </w:pPr>
      <w:r>
        <w:rPr>
          <w:lang w:val="en-US"/>
        </w:rPr>
        <w:t xml:space="preserve">b) Nick told he had interviewed at the Job Center. </w:t>
      </w:r>
    </w:p>
    <w:p w:rsidR="00B020E5" w:rsidRDefault="00B020E5" w:rsidP="00926494">
      <w:pPr>
        <w:jc w:val="both"/>
        <w:rPr>
          <w:lang w:val="en-US"/>
        </w:rPr>
      </w:pPr>
      <w:r>
        <w:rPr>
          <w:lang w:val="en-US"/>
        </w:rPr>
        <w:t>c) Nick said he had been interviewed at the Job Center.</w:t>
      </w:r>
    </w:p>
    <w:p w:rsidR="00B020E5" w:rsidRDefault="00B020E5" w:rsidP="00926494">
      <w:pPr>
        <w:jc w:val="both"/>
        <w:rPr>
          <w:lang w:val="en-US"/>
        </w:rPr>
      </w:pPr>
    </w:p>
    <w:p w:rsidR="00B020E5" w:rsidRDefault="00B020E5" w:rsidP="00926494">
      <w:pPr>
        <w:ind w:firstLine="480"/>
        <w:rPr>
          <w:sz w:val="28"/>
          <w:szCs w:val="28"/>
          <w:lang w:val="en-US"/>
        </w:rPr>
      </w:pPr>
    </w:p>
    <w:p w:rsidR="00B020E5" w:rsidRDefault="00B020E5" w:rsidP="00926494">
      <w:pPr>
        <w:spacing w:line="360" w:lineRule="auto"/>
        <w:jc w:val="both"/>
        <w:rPr>
          <w:b/>
          <w:lang w:val="en-US"/>
        </w:rPr>
      </w:pPr>
      <w:r>
        <w:rPr>
          <w:b/>
          <w:lang w:val="en-US"/>
        </w:rPr>
        <w:t>1. Вставьтепропущенноеслово</w:t>
      </w:r>
    </w:p>
    <w:p w:rsidR="00B020E5" w:rsidRDefault="00B020E5" w:rsidP="00926494">
      <w:pPr>
        <w:spacing w:line="360" w:lineRule="auto"/>
        <w:jc w:val="both"/>
        <w:rPr>
          <w:lang w:val="en-US"/>
        </w:rPr>
      </w:pPr>
    </w:p>
    <w:p w:rsidR="00B020E5" w:rsidRDefault="00B020E5" w:rsidP="00926494">
      <w:pPr>
        <w:spacing w:line="360" w:lineRule="auto"/>
        <w:jc w:val="both"/>
        <w:rPr>
          <w:i/>
          <w:lang w:val="en-US"/>
        </w:rPr>
      </w:pPr>
      <w:r>
        <w:rPr>
          <w:i/>
          <w:lang w:val="en-US"/>
        </w:rPr>
        <w:t xml:space="preserve">1. vote, 2. reach, 3. teenager, 4. exclude, 5. adult, 6. growing up, 7. age group, 8. join, 9. developing, 10. permission.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rPr>
        <w:t xml:space="preserve">2. Найдите соответствия </w:t>
      </w:r>
    </w:p>
    <w:p w:rsidR="00B020E5" w:rsidRDefault="00B020E5" w:rsidP="00926494">
      <w:pPr>
        <w:spacing w:line="360" w:lineRule="auto"/>
        <w:jc w:val="both"/>
      </w:pPr>
      <w:r>
        <w:t xml:space="preserve"> 1. </w:t>
      </w:r>
      <w:r>
        <w:rPr>
          <w:lang w:val="en-US"/>
        </w:rPr>
        <w:t>todopart</w:t>
      </w:r>
      <w:r>
        <w:t>-</w:t>
      </w:r>
      <w:r>
        <w:rPr>
          <w:lang w:val="en-US"/>
        </w:rPr>
        <w:t>timejobsa</w:t>
      </w:r>
      <w:r>
        <w:t>) Приходящая няня</w:t>
      </w:r>
    </w:p>
    <w:p w:rsidR="00B020E5" w:rsidRDefault="00B020E5" w:rsidP="00926494">
      <w:pPr>
        <w:spacing w:line="360" w:lineRule="auto"/>
        <w:jc w:val="both"/>
      </w:pPr>
      <w:r>
        <w:t xml:space="preserve"> 2. </w:t>
      </w:r>
      <w:r>
        <w:rPr>
          <w:lang w:val="en-US"/>
        </w:rPr>
        <w:t>responsibleb</w:t>
      </w:r>
      <w:r>
        <w:t>) Работать полный рабочий день</w:t>
      </w:r>
    </w:p>
    <w:p w:rsidR="00B020E5" w:rsidRDefault="00B020E5" w:rsidP="00926494">
      <w:pPr>
        <w:spacing w:line="360" w:lineRule="auto"/>
        <w:jc w:val="both"/>
      </w:pPr>
      <w:r>
        <w:t xml:space="preserve">3. </w:t>
      </w:r>
      <w:r>
        <w:rPr>
          <w:lang w:val="en-US"/>
        </w:rPr>
        <w:t>toworkfull</w:t>
      </w:r>
      <w:r>
        <w:t>-</w:t>
      </w:r>
      <w:r>
        <w:rPr>
          <w:lang w:val="en-US"/>
        </w:rPr>
        <w:t>timec</w:t>
      </w:r>
      <w:r>
        <w:t xml:space="preserve">) Следовать чьему-либо совету  </w:t>
      </w:r>
    </w:p>
    <w:p w:rsidR="00B020E5" w:rsidRDefault="00B020E5" w:rsidP="00926494">
      <w:pPr>
        <w:spacing w:line="360" w:lineRule="auto"/>
        <w:jc w:val="both"/>
        <w:rPr>
          <w:lang w:val="en-US"/>
        </w:rPr>
      </w:pPr>
      <w:r>
        <w:rPr>
          <w:lang w:val="en-US"/>
        </w:rPr>
        <w:t xml:space="preserve">4. to follow one’s advice                        d) </w:t>
      </w:r>
      <w:r>
        <w:t>Опытработы</w:t>
      </w:r>
    </w:p>
    <w:p w:rsidR="00B020E5" w:rsidRDefault="00B020E5" w:rsidP="00926494">
      <w:pPr>
        <w:spacing w:line="360" w:lineRule="auto"/>
        <w:jc w:val="both"/>
        <w:rPr>
          <w:lang w:val="en-US"/>
        </w:rPr>
      </w:pPr>
      <w:r>
        <w:rPr>
          <w:lang w:val="en-US"/>
        </w:rPr>
        <w:t xml:space="preserve">5. work-experience                                 e) </w:t>
      </w:r>
      <w:r>
        <w:t>Подрабатывать</w:t>
      </w:r>
    </w:p>
    <w:p w:rsidR="00B020E5" w:rsidRDefault="00B020E5" w:rsidP="00926494">
      <w:pPr>
        <w:spacing w:line="360" w:lineRule="auto"/>
        <w:jc w:val="both"/>
        <w:rPr>
          <w:lang w:val="en-US"/>
        </w:rPr>
      </w:pPr>
      <w:r>
        <w:rPr>
          <w:lang w:val="en-US"/>
        </w:rPr>
        <w:t xml:space="preserve">6. allowance                                           f) </w:t>
      </w:r>
      <w:r>
        <w:t>Денежноесодержание</w:t>
      </w:r>
    </w:p>
    <w:p w:rsidR="00B020E5" w:rsidRDefault="00B020E5" w:rsidP="00926494">
      <w:pPr>
        <w:spacing w:line="360" w:lineRule="auto"/>
        <w:jc w:val="both"/>
        <w:rPr>
          <w:lang w:val="en-US"/>
        </w:rPr>
      </w:pPr>
      <w:r>
        <w:rPr>
          <w:lang w:val="en-US"/>
        </w:rPr>
        <w:t xml:space="preserve">7. to suspect                                          g) </w:t>
      </w:r>
      <w:r>
        <w:t>Подозревать</w:t>
      </w:r>
    </w:p>
    <w:p w:rsidR="00B020E5" w:rsidRDefault="00B020E5" w:rsidP="00926494">
      <w:pPr>
        <w:spacing w:line="360" w:lineRule="auto"/>
        <w:jc w:val="both"/>
        <w:rPr>
          <w:lang w:val="en-US"/>
        </w:rPr>
      </w:pPr>
      <w:r>
        <w:rPr>
          <w:lang w:val="en-US"/>
        </w:rPr>
        <w:t xml:space="preserve">8. minimum wage                                  h) </w:t>
      </w:r>
      <w:r>
        <w:t>ответственный</w:t>
      </w:r>
    </w:p>
    <w:p w:rsidR="00B020E5" w:rsidRDefault="00B020E5" w:rsidP="00926494">
      <w:pPr>
        <w:spacing w:line="360" w:lineRule="auto"/>
        <w:jc w:val="both"/>
        <w:rPr>
          <w:lang w:val="en-US"/>
        </w:rPr>
      </w:pPr>
      <w:r>
        <w:rPr>
          <w:lang w:val="en-US"/>
        </w:rPr>
        <w:t xml:space="preserve">9. babysitter                                          i) </w:t>
      </w:r>
      <w:r>
        <w:t>Минимальнаязарплата</w:t>
      </w:r>
    </w:p>
    <w:p w:rsidR="00B020E5" w:rsidRDefault="00B020E5" w:rsidP="00926494">
      <w:pPr>
        <w:spacing w:line="360" w:lineRule="auto"/>
        <w:jc w:val="both"/>
      </w:pPr>
      <w:r>
        <w:t xml:space="preserve">10. </w:t>
      </w:r>
      <w:r>
        <w:rPr>
          <w:lang w:val="en-US"/>
        </w:rPr>
        <w:t>topaytaxesj</w:t>
      </w:r>
      <w:r>
        <w:t xml:space="preserve">) Платить налоги  </w:t>
      </w:r>
    </w:p>
    <w:p w:rsidR="00B020E5" w:rsidRDefault="00B020E5" w:rsidP="00926494">
      <w:pPr>
        <w:spacing w:line="360" w:lineRule="auto"/>
        <w:jc w:val="both"/>
      </w:pPr>
    </w:p>
    <w:p w:rsidR="00B020E5" w:rsidRDefault="00B020E5" w:rsidP="00926494">
      <w:pPr>
        <w:spacing w:line="360" w:lineRule="auto"/>
        <w:jc w:val="both"/>
        <w:rPr>
          <w:b/>
        </w:rPr>
      </w:pPr>
      <w:r>
        <w:rPr>
          <w:b/>
        </w:rPr>
        <w:t xml:space="preserve">3. Найдите правильное определение  </w:t>
      </w:r>
    </w:p>
    <w:p w:rsidR="00B020E5" w:rsidRDefault="00B020E5" w:rsidP="00926494">
      <w:pPr>
        <w:spacing w:line="360" w:lineRule="auto"/>
        <w:jc w:val="both"/>
        <w:rPr>
          <w:lang w:val="en-US"/>
        </w:rPr>
      </w:pPr>
      <w:r>
        <w:rPr>
          <w:lang w:val="en-US"/>
        </w:rPr>
        <w:t>1. Teenager                          e) person who leaves home after a fight</w:t>
      </w:r>
    </w:p>
    <w:p w:rsidR="00B020E5" w:rsidRDefault="00B020E5" w:rsidP="00926494">
      <w:pPr>
        <w:spacing w:line="360" w:lineRule="auto"/>
        <w:jc w:val="both"/>
        <w:rPr>
          <w:lang w:val="en-US"/>
        </w:rPr>
      </w:pPr>
      <w:r>
        <w:rPr>
          <w:lang w:val="en-US"/>
        </w:rPr>
        <w:t xml:space="preserve">2. Generation gap                 b) any person at the age from 13 to 19  </w:t>
      </w:r>
    </w:p>
    <w:p w:rsidR="00B020E5" w:rsidRDefault="00B020E5" w:rsidP="00926494">
      <w:pPr>
        <w:spacing w:line="360" w:lineRule="auto"/>
        <w:jc w:val="both"/>
        <w:rPr>
          <w:lang w:val="en-US"/>
        </w:rPr>
      </w:pPr>
      <w:r>
        <w:rPr>
          <w:lang w:val="en-US"/>
        </w:rPr>
        <w:t xml:space="preserve">3. To live on                            c) misunderstanding between the old and the young  </w:t>
      </w:r>
    </w:p>
    <w:p w:rsidR="00B020E5" w:rsidRDefault="00B020E5" w:rsidP="00926494">
      <w:pPr>
        <w:spacing w:line="360" w:lineRule="auto"/>
        <w:jc w:val="both"/>
        <w:rPr>
          <w:lang w:val="en-US"/>
        </w:rPr>
      </w:pPr>
      <w:r>
        <w:rPr>
          <w:lang w:val="en-US"/>
        </w:rPr>
        <w:t xml:space="preserve">4. Walkout                           d) to study and to work at the same time  </w:t>
      </w:r>
    </w:p>
    <w:p w:rsidR="00B020E5" w:rsidRDefault="00B020E5" w:rsidP="00926494">
      <w:pPr>
        <w:spacing w:line="360" w:lineRule="auto"/>
        <w:jc w:val="both"/>
        <w:rPr>
          <w:lang w:val="en-US"/>
        </w:rPr>
      </w:pPr>
      <w:r>
        <w:rPr>
          <w:lang w:val="en-US"/>
        </w:rPr>
        <w:t xml:space="preserve">5/ To do parttime jobs         e) to earn money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b/>
          <w:lang w:val="en-US"/>
        </w:rPr>
        <w:t>4. Выберитеправильныйвариант</w:t>
      </w:r>
    </w:p>
    <w:p w:rsidR="00B020E5" w:rsidRDefault="00B020E5" w:rsidP="00926494">
      <w:pPr>
        <w:spacing w:line="360" w:lineRule="auto"/>
        <w:jc w:val="both"/>
        <w:rPr>
          <w:lang w:val="en-US"/>
        </w:rPr>
      </w:pPr>
      <w:r>
        <w:rPr>
          <w:lang w:val="en-US"/>
        </w:rPr>
        <w:t xml:space="preserve">1. Miss Marple replied that she … surprised at seeing the doctor depart. </w:t>
      </w:r>
    </w:p>
    <w:p w:rsidR="00B020E5" w:rsidRDefault="00B020E5" w:rsidP="00926494">
      <w:pPr>
        <w:spacing w:line="360" w:lineRule="auto"/>
        <w:jc w:val="both"/>
        <w:rPr>
          <w:lang w:val="en-US"/>
        </w:rPr>
      </w:pPr>
      <w:r>
        <w:rPr>
          <w:lang w:val="en-US"/>
        </w:rPr>
        <w:t xml:space="preserve">a) is not, b) would not be, c) has not been. </w:t>
      </w:r>
    </w:p>
    <w:p w:rsidR="00B020E5" w:rsidRDefault="00B020E5" w:rsidP="00926494">
      <w:pPr>
        <w:spacing w:line="360" w:lineRule="auto"/>
        <w:jc w:val="both"/>
        <w:rPr>
          <w:lang w:val="en-US"/>
        </w:rPr>
      </w:pPr>
      <w:r>
        <w:rPr>
          <w:lang w:val="en-US"/>
        </w:rPr>
        <w:t xml:space="preserve">2. a) He said he is ready. b) He said he was ready. c) He said I’m ready. </w:t>
      </w:r>
    </w:p>
    <w:p w:rsidR="00B020E5" w:rsidRDefault="00B020E5" w:rsidP="00926494">
      <w:pPr>
        <w:spacing w:line="360" w:lineRule="auto"/>
        <w:jc w:val="both"/>
        <w:rPr>
          <w:lang w:val="en-US"/>
        </w:rPr>
      </w:pPr>
      <w:r>
        <w:rPr>
          <w:lang w:val="en-US"/>
        </w:rPr>
        <w:t xml:space="preserve">3. a) The professor informed the class when the exam would take place. </w:t>
      </w:r>
    </w:p>
    <w:p w:rsidR="00B020E5" w:rsidRDefault="00B020E5" w:rsidP="00926494">
      <w:pPr>
        <w:spacing w:line="360" w:lineRule="auto"/>
        <w:jc w:val="both"/>
        <w:rPr>
          <w:lang w:val="en-US"/>
        </w:rPr>
      </w:pPr>
      <w:r>
        <w:rPr>
          <w:lang w:val="en-US"/>
        </w:rPr>
        <w:t xml:space="preserve">b) The professor informed the class when would the exam take place. </w:t>
      </w:r>
    </w:p>
    <w:p w:rsidR="00B020E5" w:rsidRDefault="00B020E5" w:rsidP="00926494">
      <w:pPr>
        <w:spacing w:line="360" w:lineRule="auto"/>
        <w:jc w:val="both"/>
        <w:rPr>
          <w:lang w:val="en-US"/>
        </w:rPr>
      </w:pPr>
      <w:r>
        <w:rPr>
          <w:lang w:val="en-US"/>
        </w:rPr>
        <w:t xml:space="preserve">c) The professor informed the class when the exam was taken place. </w:t>
      </w:r>
    </w:p>
    <w:p w:rsidR="00B020E5" w:rsidRDefault="00B020E5" w:rsidP="00926494">
      <w:pPr>
        <w:spacing w:line="360" w:lineRule="auto"/>
        <w:jc w:val="both"/>
        <w:rPr>
          <w:lang w:val="en-US"/>
        </w:rPr>
      </w:pPr>
      <w:r>
        <w:rPr>
          <w:lang w:val="en-US"/>
        </w:rPr>
        <w:t xml:space="preserve">4. a) He told me that he had arrived yesterday. </w:t>
      </w:r>
    </w:p>
    <w:p w:rsidR="00B020E5" w:rsidRDefault="00B020E5" w:rsidP="00926494">
      <w:pPr>
        <w:spacing w:line="360" w:lineRule="auto"/>
        <w:jc w:val="both"/>
        <w:rPr>
          <w:lang w:val="en-US"/>
        </w:rPr>
      </w:pPr>
      <w:r>
        <w:rPr>
          <w:lang w:val="en-US"/>
        </w:rPr>
        <w:t>b) He told me that he had arrived the day before.</w:t>
      </w:r>
    </w:p>
    <w:p w:rsidR="00B020E5" w:rsidRDefault="00B020E5" w:rsidP="00926494">
      <w:pPr>
        <w:spacing w:line="360" w:lineRule="auto"/>
        <w:jc w:val="both"/>
        <w:rPr>
          <w:lang w:val="en-US"/>
        </w:rPr>
      </w:pPr>
      <w:r>
        <w:rPr>
          <w:lang w:val="en-US"/>
        </w:rPr>
        <w:t xml:space="preserve"> c) He told me that he arrived the day before. </w:t>
      </w:r>
    </w:p>
    <w:p w:rsidR="00B020E5" w:rsidRDefault="00B020E5" w:rsidP="00926494">
      <w:pPr>
        <w:spacing w:line="360" w:lineRule="auto"/>
        <w:jc w:val="both"/>
        <w:rPr>
          <w:lang w:val="en-US"/>
        </w:rPr>
      </w:pPr>
      <w:r>
        <w:rPr>
          <w:lang w:val="en-US"/>
        </w:rPr>
        <w:t xml:space="preserve">5. a) We wondered why they are late. </w:t>
      </w:r>
    </w:p>
    <w:p w:rsidR="00B020E5" w:rsidRDefault="00B020E5" w:rsidP="00926494">
      <w:pPr>
        <w:spacing w:line="360" w:lineRule="auto"/>
        <w:jc w:val="both"/>
        <w:rPr>
          <w:lang w:val="en-US"/>
        </w:rPr>
      </w:pPr>
      <w:r>
        <w:rPr>
          <w:lang w:val="en-US"/>
        </w:rPr>
        <w:t xml:space="preserve">b) We wondered why are they late. </w:t>
      </w:r>
    </w:p>
    <w:p w:rsidR="00B020E5" w:rsidRDefault="00B020E5" w:rsidP="00926494">
      <w:pPr>
        <w:spacing w:line="360" w:lineRule="auto"/>
        <w:jc w:val="both"/>
        <w:rPr>
          <w:lang w:val="en-US"/>
        </w:rPr>
      </w:pPr>
      <w:r>
        <w:rPr>
          <w:lang w:val="en-US"/>
        </w:rPr>
        <w:t xml:space="preserve">c) We wondered why they were late. </w:t>
      </w:r>
    </w:p>
    <w:p w:rsidR="00B020E5" w:rsidRDefault="00B020E5" w:rsidP="00926494">
      <w:pPr>
        <w:spacing w:line="360" w:lineRule="auto"/>
        <w:jc w:val="both"/>
        <w:rPr>
          <w:lang w:val="en-US"/>
        </w:rPr>
      </w:pPr>
      <w:r>
        <w:rPr>
          <w:lang w:val="en-US"/>
        </w:rPr>
        <w:t xml:space="preserve">6. He said to the boy: “Come here”. </w:t>
      </w:r>
    </w:p>
    <w:p w:rsidR="00B020E5" w:rsidRDefault="00B020E5" w:rsidP="00926494">
      <w:pPr>
        <w:spacing w:line="360" w:lineRule="auto"/>
        <w:jc w:val="both"/>
        <w:rPr>
          <w:lang w:val="en-US"/>
        </w:rPr>
      </w:pPr>
      <w:r>
        <w:rPr>
          <w:lang w:val="en-US"/>
        </w:rPr>
        <w:t>a) He ordered the boy come there.</w:t>
      </w:r>
    </w:p>
    <w:p w:rsidR="00B020E5" w:rsidRDefault="00B020E5" w:rsidP="00926494">
      <w:pPr>
        <w:spacing w:line="360" w:lineRule="auto"/>
        <w:jc w:val="both"/>
        <w:rPr>
          <w:lang w:val="en-US"/>
        </w:rPr>
      </w:pPr>
      <w:r>
        <w:rPr>
          <w:lang w:val="en-US"/>
        </w:rPr>
        <w:t xml:space="preserve">b) He ordered the boy to come there. </w:t>
      </w:r>
    </w:p>
    <w:p w:rsidR="00B020E5" w:rsidRDefault="00B020E5" w:rsidP="00926494">
      <w:pPr>
        <w:spacing w:line="360" w:lineRule="auto"/>
        <w:jc w:val="both"/>
        <w:rPr>
          <w:lang w:val="en-US"/>
        </w:rPr>
      </w:pPr>
      <w:r>
        <w:rPr>
          <w:lang w:val="en-US"/>
        </w:rPr>
        <w:t xml:space="preserve">c) He said to the boy to come there. </w:t>
      </w:r>
    </w:p>
    <w:p w:rsidR="00B020E5" w:rsidRDefault="00B020E5" w:rsidP="00926494">
      <w:pPr>
        <w:spacing w:line="360" w:lineRule="auto"/>
        <w:jc w:val="both"/>
        <w:rPr>
          <w:lang w:val="en-US"/>
        </w:rPr>
      </w:pPr>
      <w:r>
        <w:rPr>
          <w:lang w:val="en-US"/>
        </w:rPr>
        <w:t xml:space="preserve">7. a) I asked him whether he was going to stay there long. </w:t>
      </w:r>
    </w:p>
    <w:p w:rsidR="00B020E5" w:rsidRDefault="00B020E5" w:rsidP="00926494">
      <w:pPr>
        <w:spacing w:line="360" w:lineRule="auto"/>
        <w:jc w:val="both"/>
        <w:rPr>
          <w:lang w:val="en-US"/>
        </w:rPr>
      </w:pPr>
      <w:r>
        <w:rPr>
          <w:lang w:val="en-US"/>
        </w:rPr>
        <w:t xml:space="preserve">b) I asked him whether he going to stay there long. </w:t>
      </w:r>
    </w:p>
    <w:p w:rsidR="00B020E5" w:rsidRDefault="00B020E5" w:rsidP="00926494">
      <w:pPr>
        <w:spacing w:line="360" w:lineRule="auto"/>
        <w:jc w:val="both"/>
        <w:rPr>
          <w:lang w:val="en-US"/>
        </w:rPr>
      </w:pPr>
      <w:r>
        <w:rPr>
          <w:lang w:val="en-US"/>
        </w:rPr>
        <w:t xml:space="preserve">c) I asked him whether he was going to stay here long. </w:t>
      </w:r>
    </w:p>
    <w:p w:rsidR="00B020E5" w:rsidRDefault="00B020E5" w:rsidP="00926494">
      <w:pPr>
        <w:spacing w:line="360" w:lineRule="auto"/>
        <w:jc w:val="both"/>
        <w:rPr>
          <w:lang w:val="en-US"/>
        </w:rPr>
      </w:pPr>
      <w:r>
        <w:rPr>
          <w:lang w:val="en-US"/>
        </w:rPr>
        <w:t xml:space="preserve">8. The hotel owner informed us that he … the police already. </w:t>
      </w:r>
    </w:p>
    <w:p w:rsidR="00B020E5" w:rsidRDefault="00B020E5" w:rsidP="00926494">
      <w:pPr>
        <w:spacing w:line="360" w:lineRule="auto"/>
        <w:jc w:val="both"/>
        <w:rPr>
          <w:lang w:val="en-US"/>
        </w:rPr>
      </w:pPr>
      <w:r>
        <w:rPr>
          <w:lang w:val="en-US"/>
        </w:rPr>
        <w:t xml:space="preserve">a) was going to call, b) has called, c) had called.  </w:t>
      </w:r>
    </w:p>
    <w:p w:rsidR="00B020E5" w:rsidRDefault="00B020E5" w:rsidP="00926494">
      <w:pPr>
        <w:spacing w:line="360" w:lineRule="auto"/>
        <w:jc w:val="both"/>
        <w:rPr>
          <w:lang w:val="en-US"/>
        </w:rPr>
      </w:pPr>
      <w:r>
        <w:rPr>
          <w:lang w:val="en-US"/>
        </w:rPr>
        <w:t xml:space="preserve">9. The secretary said that she … a reservation for me at the hotel. </w:t>
      </w:r>
    </w:p>
    <w:p w:rsidR="00B020E5" w:rsidRDefault="00B020E5" w:rsidP="00926494">
      <w:pPr>
        <w:spacing w:line="360" w:lineRule="auto"/>
        <w:jc w:val="both"/>
        <w:rPr>
          <w:lang w:val="en-US"/>
        </w:rPr>
      </w:pPr>
      <w:r>
        <w:rPr>
          <w:lang w:val="en-US"/>
        </w:rPr>
        <w:t xml:space="preserve">a) has made, b) made, c) had made. </w:t>
      </w:r>
    </w:p>
    <w:p w:rsidR="00B020E5" w:rsidRDefault="00B020E5" w:rsidP="00926494">
      <w:pPr>
        <w:spacing w:line="360" w:lineRule="auto"/>
        <w:jc w:val="both"/>
        <w:rPr>
          <w:lang w:val="en-US"/>
        </w:rPr>
      </w:pPr>
      <w:r>
        <w:rPr>
          <w:lang w:val="en-US"/>
        </w:rPr>
        <w:t xml:space="preserve">10. He says that he … the children with him. </w:t>
      </w:r>
    </w:p>
    <w:p w:rsidR="00B020E5" w:rsidRDefault="00B020E5" w:rsidP="00926494">
      <w:pPr>
        <w:spacing w:line="360" w:lineRule="auto"/>
        <w:jc w:val="both"/>
        <w:rPr>
          <w:lang w:val="en-US"/>
        </w:rPr>
      </w:pPr>
      <w:r>
        <w:rPr>
          <w:lang w:val="en-US"/>
        </w:rPr>
        <w:t xml:space="preserve">a) will take, b) would take, c) was taking. </w:t>
      </w:r>
    </w:p>
    <w:p w:rsidR="00B020E5" w:rsidRDefault="00B020E5" w:rsidP="00926494">
      <w:pPr>
        <w:spacing w:line="360" w:lineRule="auto"/>
        <w:jc w:val="both"/>
        <w:rPr>
          <w:lang w:val="en-US"/>
        </w:rPr>
      </w:pPr>
      <w:r>
        <w:rPr>
          <w:lang w:val="en-US"/>
        </w:rPr>
        <w:t xml:space="preserve">11. The guide reminded us that after lunch we … sightseeing. </w:t>
      </w:r>
    </w:p>
    <w:p w:rsidR="00B020E5" w:rsidRDefault="00B020E5" w:rsidP="00926494">
      <w:pPr>
        <w:spacing w:line="360" w:lineRule="auto"/>
        <w:jc w:val="both"/>
        <w:rPr>
          <w:lang w:val="en-US"/>
        </w:rPr>
      </w:pPr>
      <w:r>
        <w:rPr>
          <w:lang w:val="en-US"/>
        </w:rPr>
        <w:t xml:space="preserve">a) go, b) went, c) were going. </w:t>
      </w:r>
    </w:p>
    <w:p w:rsidR="00B020E5" w:rsidRDefault="00B020E5" w:rsidP="00926494">
      <w:pPr>
        <w:spacing w:line="360" w:lineRule="auto"/>
        <w:jc w:val="both"/>
        <w:rPr>
          <w:lang w:val="en-US"/>
        </w:rPr>
      </w:pPr>
      <w:r>
        <w:rPr>
          <w:lang w:val="en-US"/>
        </w:rPr>
        <w:t xml:space="preserve">12. a) Kate said she have stayed with her grandparents for a week. </w:t>
      </w:r>
    </w:p>
    <w:p w:rsidR="00B020E5" w:rsidRDefault="00B020E5" w:rsidP="00926494">
      <w:pPr>
        <w:spacing w:line="360" w:lineRule="auto"/>
        <w:jc w:val="both"/>
        <w:rPr>
          <w:lang w:val="en-US"/>
        </w:rPr>
      </w:pPr>
      <w:r>
        <w:rPr>
          <w:lang w:val="en-US"/>
        </w:rPr>
        <w:t xml:space="preserve">b) Kate said I had stayed with my parents for a week. </w:t>
      </w:r>
    </w:p>
    <w:p w:rsidR="00B020E5" w:rsidRDefault="00B020E5" w:rsidP="00926494">
      <w:pPr>
        <w:spacing w:line="360" w:lineRule="auto"/>
        <w:jc w:val="both"/>
        <w:rPr>
          <w:lang w:val="en-US"/>
        </w:rPr>
      </w:pPr>
      <w:r>
        <w:rPr>
          <w:lang w:val="en-US"/>
        </w:rPr>
        <w:t xml:space="preserve">c) Kate said she had stayed with her grandparents for a week.  </w:t>
      </w:r>
    </w:p>
    <w:p w:rsidR="00B020E5" w:rsidRDefault="00B020E5" w:rsidP="00926494">
      <w:pPr>
        <w:spacing w:line="360" w:lineRule="auto"/>
        <w:jc w:val="both"/>
        <w:rPr>
          <w:lang w:val="en-US"/>
        </w:rPr>
      </w:pPr>
      <w:r>
        <w:rPr>
          <w:lang w:val="en-US"/>
        </w:rPr>
        <w:t xml:space="preserve">13. a) Nobody can tell what would the future be. </w:t>
      </w:r>
    </w:p>
    <w:p w:rsidR="00B020E5" w:rsidRDefault="00B020E5" w:rsidP="00926494">
      <w:pPr>
        <w:spacing w:line="360" w:lineRule="auto"/>
        <w:jc w:val="both"/>
        <w:rPr>
          <w:lang w:val="en-US"/>
        </w:rPr>
      </w:pPr>
      <w:r>
        <w:rPr>
          <w:lang w:val="en-US"/>
        </w:rPr>
        <w:t xml:space="preserve">b) Nobody can tell what would be the future. </w:t>
      </w:r>
    </w:p>
    <w:p w:rsidR="00B020E5" w:rsidRDefault="00B020E5" w:rsidP="00926494">
      <w:pPr>
        <w:spacing w:line="360" w:lineRule="auto"/>
        <w:jc w:val="both"/>
        <w:rPr>
          <w:lang w:val="en-US"/>
        </w:rPr>
      </w:pPr>
      <w:r>
        <w:rPr>
          <w:lang w:val="en-US"/>
        </w:rPr>
        <w:t xml:space="preserve">c) Nobody can tell what the future will be. </w:t>
      </w:r>
    </w:p>
    <w:p w:rsidR="00B020E5" w:rsidRDefault="00B020E5" w:rsidP="00926494">
      <w:pPr>
        <w:spacing w:line="360" w:lineRule="auto"/>
        <w:jc w:val="both"/>
        <w:rPr>
          <w:lang w:val="en-US"/>
        </w:rPr>
      </w:pPr>
      <w:r>
        <w:rPr>
          <w:lang w:val="en-US"/>
        </w:rPr>
        <w:t>14. a) She informed me that her brother was away today.</w:t>
      </w:r>
    </w:p>
    <w:p w:rsidR="00B020E5" w:rsidRDefault="00B020E5" w:rsidP="00926494">
      <w:pPr>
        <w:spacing w:line="360" w:lineRule="auto"/>
        <w:jc w:val="both"/>
        <w:rPr>
          <w:lang w:val="en-US"/>
        </w:rPr>
      </w:pPr>
      <w:r>
        <w:rPr>
          <w:lang w:val="en-US"/>
        </w:rPr>
        <w:t xml:space="preserve"> b) She informed me that her brother was away that day. </w:t>
      </w:r>
    </w:p>
    <w:p w:rsidR="00B020E5" w:rsidRDefault="00B020E5" w:rsidP="00926494">
      <w:pPr>
        <w:spacing w:line="360" w:lineRule="auto"/>
        <w:jc w:val="both"/>
        <w:rPr>
          <w:lang w:val="en-US"/>
        </w:rPr>
      </w:pPr>
      <w:r>
        <w:rPr>
          <w:lang w:val="en-US"/>
        </w:rPr>
        <w:t xml:space="preserve">c) She informed me that her brother has been away that day. </w:t>
      </w:r>
    </w:p>
    <w:p w:rsidR="00B020E5" w:rsidRDefault="00B020E5" w:rsidP="00926494">
      <w:pPr>
        <w:spacing w:line="360" w:lineRule="auto"/>
        <w:jc w:val="both"/>
        <w:rPr>
          <w:lang w:val="en-US"/>
        </w:rPr>
      </w:pPr>
      <w:r>
        <w:rPr>
          <w:lang w:val="en-US"/>
        </w:rPr>
        <w:t xml:space="preserve">15. a) I was asked if I knew Miss Gray. </w:t>
      </w:r>
    </w:p>
    <w:p w:rsidR="00B020E5" w:rsidRDefault="00B020E5" w:rsidP="00926494">
      <w:pPr>
        <w:spacing w:line="360" w:lineRule="auto"/>
        <w:jc w:val="both"/>
        <w:rPr>
          <w:lang w:val="en-US"/>
        </w:rPr>
      </w:pPr>
      <w:r>
        <w:rPr>
          <w:lang w:val="en-US"/>
        </w:rPr>
        <w:t xml:space="preserve">b) I was asked did I know Miss Gray. </w:t>
      </w:r>
    </w:p>
    <w:p w:rsidR="00B020E5" w:rsidRDefault="00B020E5" w:rsidP="00926494">
      <w:pPr>
        <w:spacing w:line="360" w:lineRule="auto"/>
        <w:jc w:val="both"/>
        <w:rPr>
          <w:lang w:val="en-US"/>
        </w:rPr>
      </w:pPr>
      <w:r>
        <w:rPr>
          <w:lang w:val="en-US"/>
        </w:rPr>
        <w:t xml:space="preserve">c) I was asked if I was knowing Miss Gray.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iCs/>
        </w:rPr>
        <w:t>Примеры текстов для реферирования</w:t>
      </w:r>
    </w:p>
    <w:p w:rsidR="00B020E5" w:rsidRPr="00F30D16" w:rsidRDefault="00B020E5" w:rsidP="00926494">
      <w:pPr>
        <w:pStyle w:val="NormalWeb"/>
        <w:keepNext/>
        <w:keepLines/>
        <w:jc w:val="center"/>
        <w:outlineLvl w:val="6"/>
        <w:rPr>
          <w:rFonts w:ascii="Times New Roman" w:hAnsi="Times New Roman"/>
          <w:b/>
          <w:iCs/>
          <w:color w:val="auto"/>
          <w:sz w:val="24"/>
          <w:szCs w:val="24"/>
        </w:rPr>
      </w:pPr>
      <w:r w:rsidRPr="00F30D16">
        <w:rPr>
          <w:rFonts w:ascii="Times New Roman" w:hAnsi="Times New Roman"/>
          <w:b/>
          <w:iCs/>
          <w:color w:val="auto"/>
          <w:sz w:val="24"/>
          <w:szCs w:val="24"/>
          <w:lang w:val="en-GB"/>
        </w:rPr>
        <w:t>Text</w:t>
      </w:r>
      <w:r w:rsidRPr="00F30D16">
        <w:rPr>
          <w:rFonts w:ascii="Times New Roman" w:hAnsi="Times New Roman"/>
          <w:b/>
          <w:iCs/>
          <w:color w:val="auto"/>
          <w:sz w:val="24"/>
          <w:szCs w:val="24"/>
        </w:rPr>
        <w:t xml:space="preserve"> 1 </w:t>
      </w:r>
    </w:p>
    <w:p w:rsidR="00B020E5" w:rsidRPr="00F30D16" w:rsidRDefault="00B020E5" w:rsidP="00926494">
      <w:pPr>
        <w:pStyle w:val="NormalWeb"/>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Planning a career</w:t>
      </w:r>
    </w:p>
    <w:p w:rsidR="00B020E5" w:rsidRDefault="00B020E5" w:rsidP="0092649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is a type of job that needs a high level of education. To have a career means commitment and development but first of all planning.</w:t>
      </w:r>
    </w:p>
    <w:p w:rsidR="00B020E5" w:rsidRDefault="00B020E5" w:rsidP="0092649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B020E5" w:rsidRDefault="00B020E5" w:rsidP="0092649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B020E5" w:rsidRDefault="00B020E5" w:rsidP="0092649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B020E5" w:rsidRDefault="00B020E5" w:rsidP="00926494">
      <w:pPr>
        <w:ind w:firstLine="454"/>
        <w:jc w:val="both"/>
        <w:rPr>
          <w:lang w:val="en-GB"/>
        </w:rPr>
      </w:pPr>
      <w:r>
        <w:rPr>
          <w:lang w:val="en-GB"/>
        </w:rPr>
        <w:t>The young person in today's Russia faces a very competitive job market.</w:t>
      </w:r>
    </w:p>
    <w:p w:rsidR="00B020E5" w:rsidRDefault="00B020E5" w:rsidP="0092649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B020E5" w:rsidRDefault="00B020E5" w:rsidP="00926494">
      <w:pPr>
        <w:ind w:left="360"/>
        <w:jc w:val="both"/>
        <w:rPr>
          <w:lang w:val="en-GB"/>
        </w:rPr>
      </w:pPr>
    </w:p>
    <w:p w:rsidR="00B020E5" w:rsidRDefault="00B020E5" w:rsidP="00926494">
      <w:pPr>
        <w:ind w:left="360"/>
        <w:jc w:val="center"/>
        <w:rPr>
          <w:b/>
          <w:lang w:val="en-GB"/>
        </w:rPr>
      </w:pPr>
      <w:r>
        <w:rPr>
          <w:b/>
          <w:lang w:val="en-GB"/>
        </w:rPr>
        <w:t>Text 2</w:t>
      </w:r>
    </w:p>
    <w:p w:rsidR="00B020E5" w:rsidRPr="00F30D16" w:rsidRDefault="00B020E5" w:rsidP="00926494">
      <w:pPr>
        <w:jc w:val="both"/>
        <w:rPr>
          <w:b/>
          <w:lang w:val="en-GB"/>
        </w:rPr>
      </w:pPr>
    </w:p>
    <w:p w:rsidR="00B020E5" w:rsidRPr="00F30D16" w:rsidRDefault="00B020E5" w:rsidP="00926494">
      <w:pPr>
        <w:pStyle w:val="NormalWeb"/>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Looking for a Job</w:t>
      </w:r>
    </w:p>
    <w:p w:rsidR="00B020E5" w:rsidRPr="00F30D16" w:rsidRDefault="00B020E5" w:rsidP="00926494">
      <w:pPr>
        <w:pStyle w:val="NormalWeb"/>
        <w:keepNext/>
        <w:keepLines/>
        <w:ind w:firstLine="454"/>
        <w:jc w:val="both"/>
        <w:outlineLvl w:val="6"/>
        <w:rPr>
          <w:rFonts w:ascii="Times New Roman" w:hAnsi="Times New Roman"/>
          <w:iCs/>
          <w:color w:val="auto"/>
          <w:sz w:val="24"/>
          <w:szCs w:val="24"/>
          <w:lang w:val="en-GB"/>
        </w:rPr>
      </w:pPr>
      <w:r w:rsidRPr="00F30D16">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B020E5" w:rsidRDefault="00B020E5" w:rsidP="00926494">
      <w:pPr>
        <w:numPr>
          <w:ilvl w:val="0"/>
          <w:numId w:val="32"/>
        </w:numPr>
        <w:autoSpaceDE/>
        <w:adjustRightInd/>
        <w:jc w:val="both"/>
        <w:rPr>
          <w:lang w:val="en-GB"/>
        </w:rPr>
      </w:pPr>
      <w:r>
        <w:rPr>
          <w:lang w:val="en-GB"/>
        </w:rPr>
        <w:t xml:space="preserve">employment agency; </w:t>
      </w:r>
    </w:p>
    <w:p w:rsidR="00B020E5" w:rsidRDefault="00B020E5" w:rsidP="00926494">
      <w:pPr>
        <w:numPr>
          <w:ilvl w:val="0"/>
          <w:numId w:val="32"/>
        </w:numPr>
        <w:autoSpaceDE/>
        <w:adjustRightInd/>
        <w:jc w:val="both"/>
        <w:rPr>
          <w:lang w:val="en-GB"/>
        </w:rPr>
      </w:pPr>
      <w:r>
        <w:rPr>
          <w:lang w:val="en-GB"/>
        </w:rPr>
        <w:t xml:space="preserve">job center; </w:t>
      </w:r>
    </w:p>
    <w:p w:rsidR="00B020E5" w:rsidRDefault="00B020E5" w:rsidP="00926494">
      <w:pPr>
        <w:numPr>
          <w:ilvl w:val="0"/>
          <w:numId w:val="32"/>
        </w:numPr>
        <w:autoSpaceDE/>
        <w:adjustRightInd/>
        <w:jc w:val="both"/>
        <w:rPr>
          <w:lang w:val="en-GB"/>
        </w:rPr>
      </w:pPr>
      <w:r>
        <w:rPr>
          <w:lang w:val="en-GB"/>
        </w:rPr>
        <w:t>private employment agencies;</w:t>
      </w:r>
    </w:p>
    <w:p w:rsidR="00B020E5" w:rsidRDefault="00B020E5" w:rsidP="00926494">
      <w:pPr>
        <w:numPr>
          <w:ilvl w:val="0"/>
          <w:numId w:val="32"/>
        </w:numPr>
        <w:autoSpaceDE/>
        <w:adjustRightInd/>
        <w:jc w:val="both"/>
        <w:rPr>
          <w:lang w:val="en-GB"/>
        </w:rPr>
      </w:pPr>
      <w:r>
        <w:rPr>
          <w:lang w:val="en-GB"/>
        </w:rPr>
        <w:t>national and local newspapers;</w:t>
      </w:r>
    </w:p>
    <w:p w:rsidR="00B020E5" w:rsidRDefault="00B020E5" w:rsidP="00926494">
      <w:pPr>
        <w:numPr>
          <w:ilvl w:val="0"/>
          <w:numId w:val="32"/>
        </w:numPr>
        <w:autoSpaceDE/>
        <w:adjustRightInd/>
        <w:jc w:val="both"/>
        <w:rPr>
          <w:lang w:val="en-GB"/>
        </w:rPr>
      </w:pPr>
      <w:r>
        <w:rPr>
          <w:lang w:val="en-GB"/>
        </w:rPr>
        <w:t>professional or trade newspapers and journals;</w:t>
      </w:r>
    </w:p>
    <w:p w:rsidR="00B020E5" w:rsidRDefault="00B020E5" w:rsidP="00926494">
      <w:pPr>
        <w:numPr>
          <w:ilvl w:val="0"/>
          <w:numId w:val="32"/>
        </w:numPr>
        <w:autoSpaceDE/>
        <w:adjustRightInd/>
        <w:jc w:val="both"/>
        <w:rPr>
          <w:lang w:val="en-GB"/>
        </w:rPr>
      </w:pPr>
      <w:r>
        <w:rPr>
          <w:lang w:val="en-GB"/>
        </w:rPr>
        <w:t xml:space="preserve">applications to possible employers; </w:t>
      </w:r>
    </w:p>
    <w:p w:rsidR="00B020E5" w:rsidRDefault="00B020E5" w:rsidP="00926494">
      <w:pPr>
        <w:numPr>
          <w:ilvl w:val="0"/>
          <w:numId w:val="32"/>
        </w:numPr>
        <w:autoSpaceDE/>
        <w:adjustRightInd/>
        <w:jc w:val="both"/>
        <w:rPr>
          <w:lang w:val="en-GB"/>
        </w:rPr>
      </w:pPr>
      <w:r>
        <w:rPr>
          <w:lang w:val="en-GB"/>
        </w:rPr>
        <w:t xml:space="preserve">local radio stations; </w:t>
      </w:r>
    </w:p>
    <w:p w:rsidR="00B020E5" w:rsidRDefault="00B020E5" w:rsidP="00926494">
      <w:pPr>
        <w:numPr>
          <w:ilvl w:val="0"/>
          <w:numId w:val="32"/>
        </w:numPr>
        <w:autoSpaceDE/>
        <w:adjustRightInd/>
        <w:jc w:val="both"/>
        <w:rPr>
          <w:lang w:val="en-GB"/>
        </w:rPr>
      </w:pPr>
      <w:r>
        <w:rPr>
          <w:lang w:val="en-GB"/>
        </w:rPr>
        <w:t>friends and relatives.</w:t>
      </w:r>
    </w:p>
    <w:p w:rsidR="00B020E5" w:rsidRDefault="00B020E5" w:rsidP="0092649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B020E5" w:rsidRDefault="00B020E5" w:rsidP="00926494">
      <w:pPr>
        <w:numPr>
          <w:ilvl w:val="1"/>
          <w:numId w:val="32"/>
        </w:numPr>
        <w:autoSpaceDE/>
        <w:adjustRightInd/>
        <w:jc w:val="both"/>
        <w:rPr>
          <w:lang w:val="en-GB"/>
        </w:rPr>
      </w:pPr>
      <w:r>
        <w:rPr>
          <w:lang w:val="en-GB"/>
        </w:rPr>
        <w:t xml:space="preserve">personal detail – full name, address, phone number, date of birth, marital status; </w:t>
      </w:r>
    </w:p>
    <w:p w:rsidR="00B020E5" w:rsidRDefault="00B020E5" w:rsidP="00926494">
      <w:pPr>
        <w:numPr>
          <w:ilvl w:val="1"/>
          <w:numId w:val="32"/>
        </w:numPr>
        <w:tabs>
          <w:tab w:val="num" w:pos="360"/>
        </w:tabs>
        <w:autoSpaceDE/>
        <w:adjustRightInd/>
        <w:ind w:left="360" w:hanging="360"/>
        <w:jc w:val="both"/>
        <w:rPr>
          <w:lang w:val="en-GB"/>
        </w:rPr>
      </w:pPr>
      <w:r>
        <w:rPr>
          <w:lang w:val="en-GB"/>
        </w:rPr>
        <w:t>your work experience;</w:t>
      </w:r>
    </w:p>
    <w:p w:rsidR="00B020E5" w:rsidRDefault="00B020E5" w:rsidP="00926494">
      <w:pPr>
        <w:numPr>
          <w:ilvl w:val="1"/>
          <w:numId w:val="32"/>
        </w:numPr>
        <w:tabs>
          <w:tab w:val="num" w:pos="360"/>
        </w:tabs>
        <w:autoSpaceDE/>
        <w:adjustRightInd/>
        <w:ind w:left="360" w:hanging="360"/>
        <w:jc w:val="both"/>
        <w:rPr>
          <w:lang w:val="en-GB"/>
        </w:rPr>
      </w:pPr>
      <w:r>
        <w:rPr>
          <w:lang w:val="en-GB"/>
        </w:rPr>
        <w:t>your educational background;</w:t>
      </w:r>
    </w:p>
    <w:p w:rsidR="00B020E5" w:rsidRDefault="00B020E5" w:rsidP="00926494">
      <w:pPr>
        <w:numPr>
          <w:ilvl w:val="1"/>
          <w:numId w:val="32"/>
        </w:numPr>
        <w:tabs>
          <w:tab w:val="num" w:pos="360"/>
        </w:tabs>
        <w:autoSpaceDE/>
        <w:adjustRightInd/>
        <w:ind w:left="360" w:hanging="360"/>
        <w:jc w:val="both"/>
        <w:rPr>
          <w:lang w:val="en-GB"/>
        </w:rPr>
      </w:pPr>
      <w:r>
        <w:rPr>
          <w:lang w:val="en-GB"/>
        </w:rPr>
        <w:t>details of any training;</w:t>
      </w:r>
    </w:p>
    <w:p w:rsidR="00B020E5" w:rsidRDefault="00B020E5" w:rsidP="00926494">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B020E5" w:rsidRDefault="00B020E5" w:rsidP="0092649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B020E5" w:rsidRDefault="00B020E5" w:rsidP="00926494">
      <w:pPr>
        <w:numPr>
          <w:ilvl w:val="2"/>
          <w:numId w:val="32"/>
        </w:numPr>
        <w:autoSpaceDE/>
        <w:adjustRightInd/>
        <w:jc w:val="both"/>
        <w:rPr>
          <w:lang w:val="en-GB"/>
        </w:rPr>
      </w:pPr>
      <w:r>
        <w:rPr>
          <w:lang w:val="en-GB"/>
        </w:rPr>
        <w:t>be confident on the telephone;</w:t>
      </w:r>
    </w:p>
    <w:p w:rsidR="00B020E5" w:rsidRDefault="00B020E5" w:rsidP="00926494">
      <w:pPr>
        <w:numPr>
          <w:ilvl w:val="2"/>
          <w:numId w:val="32"/>
        </w:numPr>
        <w:autoSpaceDE/>
        <w:adjustRightInd/>
        <w:jc w:val="both"/>
        <w:rPr>
          <w:lang w:val="en-GB"/>
        </w:rPr>
      </w:pPr>
      <w:r>
        <w:rPr>
          <w:lang w:val="en-GB"/>
        </w:rPr>
        <w:t>know your facts;</w:t>
      </w:r>
    </w:p>
    <w:p w:rsidR="00B020E5" w:rsidRDefault="00B020E5" w:rsidP="00926494">
      <w:pPr>
        <w:numPr>
          <w:ilvl w:val="2"/>
          <w:numId w:val="32"/>
        </w:numPr>
        <w:autoSpaceDE/>
        <w:adjustRightInd/>
        <w:jc w:val="both"/>
        <w:rPr>
          <w:lang w:val="en-GB"/>
        </w:rPr>
      </w:pPr>
      <w:r>
        <w:rPr>
          <w:lang w:val="en-GB"/>
        </w:rPr>
        <w:t>give the facts in a straightforward manner;</w:t>
      </w:r>
    </w:p>
    <w:p w:rsidR="00B020E5" w:rsidRPr="00F15D2C" w:rsidRDefault="00B020E5" w:rsidP="00926494">
      <w:pPr>
        <w:pStyle w:val="NormalWeb"/>
        <w:numPr>
          <w:ilvl w:val="2"/>
          <w:numId w:val="32"/>
        </w:numPr>
        <w:autoSpaceDN w:val="0"/>
        <w:adjustRightInd w:val="0"/>
        <w:spacing w:after="0" w:line="360" w:lineRule="auto"/>
        <w:ind w:right="282"/>
        <w:contextualSpacing/>
        <w:jc w:val="both"/>
        <w:rPr>
          <w:lang w:val="en-US"/>
        </w:rPr>
      </w:pPr>
      <w:r w:rsidRPr="00F15D2C">
        <w:rPr>
          <w:rFonts w:ascii="Times New Roman" w:hAnsi="Times New Roman"/>
          <w:color w:val="auto"/>
          <w:sz w:val="24"/>
          <w:szCs w:val="24"/>
          <w:lang w:val="en-GB"/>
        </w:rPr>
        <w:t>try to make a good impression on the person to whom you are talking.</w:t>
      </w:r>
    </w:p>
    <w:p w:rsidR="00B020E5" w:rsidRPr="00125C14" w:rsidRDefault="00B020E5" w:rsidP="00926494">
      <w:pPr>
        <w:ind w:firstLine="696"/>
        <w:jc w:val="both"/>
        <w:rPr>
          <w:lang w:val="en-US"/>
        </w:rPr>
      </w:pPr>
    </w:p>
    <w:sectPr w:rsidR="00B020E5" w:rsidRPr="00125C14" w:rsidSect="002F2C9A">
      <w:footerReference w:type="default" r:id="rId17"/>
      <w:pgSz w:w="11907" w:h="16839" w:code="9"/>
      <w:pgMar w:top="1134" w:right="567" w:bottom="1134" w:left="1134"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0E5" w:rsidRDefault="00B020E5" w:rsidP="00A07B13">
      <w:r>
        <w:separator/>
      </w:r>
    </w:p>
  </w:endnote>
  <w:endnote w:type="continuationSeparator" w:id="1">
    <w:p w:rsidR="00B020E5" w:rsidRDefault="00B020E5" w:rsidP="00A07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E5" w:rsidRDefault="00B020E5">
    <w:pPr>
      <w:pStyle w:val="Footer"/>
      <w:jc w:val="center"/>
    </w:pPr>
  </w:p>
  <w:p w:rsidR="00B020E5" w:rsidRDefault="00B020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0E5" w:rsidRDefault="00B020E5" w:rsidP="00A07B13">
      <w:r>
        <w:separator/>
      </w:r>
    </w:p>
  </w:footnote>
  <w:footnote w:type="continuationSeparator" w:id="1">
    <w:p w:rsidR="00B020E5" w:rsidRDefault="00B020E5" w:rsidP="00A07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4">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2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6">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4"/>
  </w:num>
  <w:num w:numId="3">
    <w:abstractNumId w:val="14"/>
  </w:num>
  <w:num w:numId="4">
    <w:abstractNumId w:val="32"/>
  </w:num>
  <w:num w:numId="5">
    <w:abstractNumId w:val="16"/>
  </w:num>
  <w:num w:numId="6">
    <w:abstractNumId w:val="31"/>
  </w:num>
  <w:num w:numId="7">
    <w:abstractNumId w:val="28"/>
  </w:num>
  <w:num w:numId="8">
    <w:abstractNumId w:val="25"/>
  </w:num>
  <w:num w:numId="9">
    <w:abstractNumId w:val="30"/>
  </w:num>
  <w:num w:numId="10">
    <w:abstractNumId w:val="20"/>
  </w:num>
  <w:num w:numId="11">
    <w:abstractNumId w:val="7"/>
  </w:num>
  <w:num w:numId="12">
    <w:abstractNumId w:val="8"/>
  </w:num>
  <w:num w:numId="13">
    <w:abstractNumId w:val="11"/>
  </w:num>
  <w:num w:numId="14">
    <w:abstractNumId w:val="15"/>
  </w:num>
  <w:num w:numId="15">
    <w:abstractNumId w:val="1"/>
  </w:num>
  <w:num w:numId="16">
    <w:abstractNumId w:val="24"/>
  </w:num>
  <w:num w:numId="17">
    <w:abstractNumId w:val="12"/>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num>
  <w:num w:numId="21">
    <w:abstractNumId w:val="6"/>
    <w:lvlOverride w:ilvl="0">
      <w:startOverride w:val="1"/>
    </w:lvlOverride>
  </w:num>
  <w:num w:numId="22">
    <w:abstractNumId w:val="19"/>
    <w:lvlOverride w:ilvl="0">
      <w:startOverride w:val="1"/>
    </w:lvlOverride>
  </w:num>
  <w:num w:numId="2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E0D"/>
    <w:rsid w:val="00034AE7"/>
    <w:rsid w:val="00043650"/>
    <w:rsid w:val="00043C45"/>
    <w:rsid w:val="00057488"/>
    <w:rsid w:val="00060229"/>
    <w:rsid w:val="000738F5"/>
    <w:rsid w:val="00077B53"/>
    <w:rsid w:val="0008438A"/>
    <w:rsid w:val="00087C3F"/>
    <w:rsid w:val="000D33DE"/>
    <w:rsid w:val="000D4A51"/>
    <w:rsid w:val="000F0F00"/>
    <w:rsid w:val="000F6EEB"/>
    <w:rsid w:val="00100FC4"/>
    <w:rsid w:val="0011191E"/>
    <w:rsid w:val="00116AE6"/>
    <w:rsid w:val="0012442F"/>
    <w:rsid w:val="00125C14"/>
    <w:rsid w:val="001362BF"/>
    <w:rsid w:val="00136658"/>
    <w:rsid w:val="00136F4A"/>
    <w:rsid w:val="0014360E"/>
    <w:rsid w:val="00161595"/>
    <w:rsid w:val="00163B7C"/>
    <w:rsid w:val="00186AED"/>
    <w:rsid w:val="001938DE"/>
    <w:rsid w:val="00194CE1"/>
    <w:rsid w:val="00195B91"/>
    <w:rsid w:val="001E1983"/>
    <w:rsid w:val="001E7F79"/>
    <w:rsid w:val="001F4BC7"/>
    <w:rsid w:val="001F608F"/>
    <w:rsid w:val="002033D7"/>
    <w:rsid w:val="00205210"/>
    <w:rsid w:val="0021065D"/>
    <w:rsid w:val="00212513"/>
    <w:rsid w:val="0024250A"/>
    <w:rsid w:val="00242E62"/>
    <w:rsid w:val="00245A51"/>
    <w:rsid w:val="00251725"/>
    <w:rsid w:val="002533C5"/>
    <w:rsid w:val="00256972"/>
    <w:rsid w:val="00256FD5"/>
    <w:rsid w:val="002611BB"/>
    <w:rsid w:val="00263B5F"/>
    <w:rsid w:val="00282F59"/>
    <w:rsid w:val="0028350A"/>
    <w:rsid w:val="00292D20"/>
    <w:rsid w:val="002A38F2"/>
    <w:rsid w:val="002A4454"/>
    <w:rsid w:val="002B2BB2"/>
    <w:rsid w:val="002B4AEA"/>
    <w:rsid w:val="002B6E24"/>
    <w:rsid w:val="002C7EEE"/>
    <w:rsid w:val="002E58B8"/>
    <w:rsid w:val="002F2C9A"/>
    <w:rsid w:val="00313B4D"/>
    <w:rsid w:val="00321F5C"/>
    <w:rsid w:val="00323DB8"/>
    <w:rsid w:val="00345CE6"/>
    <w:rsid w:val="003533B2"/>
    <w:rsid w:val="00354CFD"/>
    <w:rsid w:val="00356AA0"/>
    <w:rsid w:val="00356B45"/>
    <w:rsid w:val="00361F25"/>
    <w:rsid w:val="00362BE5"/>
    <w:rsid w:val="00363800"/>
    <w:rsid w:val="00374574"/>
    <w:rsid w:val="00374A3B"/>
    <w:rsid w:val="003777FE"/>
    <w:rsid w:val="003B5FD6"/>
    <w:rsid w:val="003C175C"/>
    <w:rsid w:val="003C3A11"/>
    <w:rsid w:val="003C6561"/>
    <w:rsid w:val="003E05FF"/>
    <w:rsid w:val="003E47E0"/>
    <w:rsid w:val="003F4282"/>
    <w:rsid w:val="00410006"/>
    <w:rsid w:val="00424766"/>
    <w:rsid w:val="00456FE4"/>
    <w:rsid w:val="00457CB5"/>
    <w:rsid w:val="004615D7"/>
    <w:rsid w:val="004658ED"/>
    <w:rsid w:val="00467629"/>
    <w:rsid w:val="00467823"/>
    <w:rsid w:val="004759CF"/>
    <w:rsid w:val="00496386"/>
    <w:rsid w:val="004A2F94"/>
    <w:rsid w:val="004B2758"/>
    <w:rsid w:val="004D3BCC"/>
    <w:rsid w:val="004E683B"/>
    <w:rsid w:val="004F22D8"/>
    <w:rsid w:val="004F727A"/>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74FD8"/>
    <w:rsid w:val="00583D15"/>
    <w:rsid w:val="005B7D9A"/>
    <w:rsid w:val="005E3CE8"/>
    <w:rsid w:val="005E63E1"/>
    <w:rsid w:val="005F202B"/>
    <w:rsid w:val="005F7BD6"/>
    <w:rsid w:val="00611BD2"/>
    <w:rsid w:val="00616A69"/>
    <w:rsid w:val="006170C1"/>
    <w:rsid w:val="00622E0D"/>
    <w:rsid w:val="006237AC"/>
    <w:rsid w:val="006362D9"/>
    <w:rsid w:val="00646D58"/>
    <w:rsid w:val="006601D6"/>
    <w:rsid w:val="006702E6"/>
    <w:rsid w:val="006774E3"/>
    <w:rsid w:val="00690840"/>
    <w:rsid w:val="006967DD"/>
    <w:rsid w:val="006B2153"/>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42310"/>
    <w:rsid w:val="00752B4E"/>
    <w:rsid w:val="00770781"/>
    <w:rsid w:val="00771E4C"/>
    <w:rsid w:val="00773DBC"/>
    <w:rsid w:val="007819A5"/>
    <w:rsid w:val="00794A2C"/>
    <w:rsid w:val="007C2608"/>
    <w:rsid w:val="007C40CD"/>
    <w:rsid w:val="007E1789"/>
    <w:rsid w:val="007E4986"/>
    <w:rsid w:val="007F2E31"/>
    <w:rsid w:val="007F3FC7"/>
    <w:rsid w:val="00801262"/>
    <w:rsid w:val="008026B4"/>
    <w:rsid w:val="0080404D"/>
    <w:rsid w:val="00824571"/>
    <w:rsid w:val="00825ABD"/>
    <w:rsid w:val="00835AD1"/>
    <w:rsid w:val="00842695"/>
    <w:rsid w:val="00844218"/>
    <w:rsid w:val="00851BEF"/>
    <w:rsid w:val="00853FC1"/>
    <w:rsid w:val="00865C42"/>
    <w:rsid w:val="008A2F06"/>
    <w:rsid w:val="008B17BE"/>
    <w:rsid w:val="008B3563"/>
    <w:rsid w:val="008C56AA"/>
    <w:rsid w:val="008D2B45"/>
    <w:rsid w:val="008D7008"/>
    <w:rsid w:val="008E39ED"/>
    <w:rsid w:val="008F69A9"/>
    <w:rsid w:val="009012FF"/>
    <w:rsid w:val="009013C9"/>
    <w:rsid w:val="00913300"/>
    <w:rsid w:val="0091664A"/>
    <w:rsid w:val="00926494"/>
    <w:rsid w:val="00931818"/>
    <w:rsid w:val="00935113"/>
    <w:rsid w:val="0095029F"/>
    <w:rsid w:val="00962290"/>
    <w:rsid w:val="009658B9"/>
    <w:rsid w:val="009665D0"/>
    <w:rsid w:val="00985E9C"/>
    <w:rsid w:val="009A3549"/>
    <w:rsid w:val="009B70AD"/>
    <w:rsid w:val="009C119A"/>
    <w:rsid w:val="009C5CBD"/>
    <w:rsid w:val="009D7A39"/>
    <w:rsid w:val="00A07B13"/>
    <w:rsid w:val="00A2069B"/>
    <w:rsid w:val="00A219A2"/>
    <w:rsid w:val="00A5205F"/>
    <w:rsid w:val="00A54EAD"/>
    <w:rsid w:val="00A55A8D"/>
    <w:rsid w:val="00A975C9"/>
    <w:rsid w:val="00A97FF6"/>
    <w:rsid w:val="00AC0AC6"/>
    <w:rsid w:val="00AE0C10"/>
    <w:rsid w:val="00AF6C4F"/>
    <w:rsid w:val="00AF7121"/>
    <w:rsid w:val="00B020E5"/>
    <w:rsid w:val="00B11F66"/>
    <w:rsid w:val="00B148AD"/>
    <w:rsid w:val="00B2020F"/>
    <w:rsid w:val="00B235E5"/>
    <w:rsid w:val="00B23F7F"/>
    <w:rsid w:val="00B3594D"/>
    <w:rsid w:val="00B4739C"/>
    <w:rsid w:val="00B47773"/>
    <w:rsid w:val="00B5067C"/>
    <w:rsid w:val="00B50849"/>
    <w:rsid w:val="00B545C5"/>
    <w:rsid w:val="00B57713"/>
    <w:rsid w:val="00B57A7B"/>
    <w:rsid w:val="00B6528E"/>
    <w:rsid w:val="00B6583F"/>
    <w:rsid w:val="00B719CA"/>
    <w:rsid w:val="00B83667"/>
    <w:rsid w:val="00B87FE6"/>
    <w:rsid w:val="00BC7740"/>
    <w:rsid w:val="00C144FA"/>
    <w:rsid w:val="00C14678"/>
    <w:rsid w:val="00C1477B"/>
    <w:rsid w:val="00C27DA1"/>
    <w:rsid w:val="00C33053"/>
    <w:rsid w:val="00C3399B"/>
    <w:rsid w:val="00C35C47"/>
    <w:rsid w:val="00C37911"/>
    <w:rsid w:val="00C43C42"/>
    <w:rsid w:val="00C468FF"/>
    <w:rsid w:val="00C63695"/>
    <w:rsid w:val="00C82B43"/>
    <w:rsid w:val="00C96ECD"/>
    <w:rsid w:val="00CC2F7D"/>
    <w:rsid w:val="00CF70E0"/>
    <w:rsid w:val="00CF7275"/>
    <w:rsid w:val="00D04930"/>
    <w:rsid w:val="00D225A4"/>
    <w:rsid w:val="00D3076D"/>
    <w:rsid w:val="00D453FE"/>
    <w:rsid w:val="00D71C54"/>
    <w:rsid w:val="00D72489"/>
    <w:rsid w:val="00D87978"/>
    <w:rsid w:val="00DA335A"/>
    <w:rsid w:val="00DA4732"/>
    <w:rsid w:val="00DC11F5"/>
    <w:rsid w:val="00DF0624"/>
    <w:rsid w:val="00DF4CC3"/>
    <w:rsid w:val="00E007D0"/>
    <w:rsid w:val="00E00FBF"/>
    <w:rsid w:val="00E2491F"/>
    <w:rsid w:val="00E4441E"/>
    <w:rsid w:val="00E470EA"/>
    <w:rsid w:val="00E5659D"/>
    <w:rsid w:val="00E7527E"/>
    <w:rsid w:val="00E80F41"/>
    <w:rsid w:val="00E913F1"/>
    <w:rsid w:val="00E91C9B"/>
    <w:rsid w:val="00EA3994"/>
    <w:rsid w:val="00EA5D93"/>
    <w:rsid w:val="00EC29D9"/>
    <w:rsid w:val="00EC2FDB"/>
    <w:rsid w:val="00EE2863"/>
    <w:rsid w:val="00EF3214"/>
    <w:rsid w:val="00F1052B"/>
    <w:rsid w:val="00F15969"/>
    <w:rsid w:val="00F15D2C"/>
    <w:rsid w:val="00F30D16"/>
    <w:rsid w:val="00F37323"/>
    <w:rsid w:val="00F40FE9"/>
    <w:rsid w:val="00F5217E"/>
    <w:rsid w:val="00F54335"/>
    <w:rsid w:val="00F67912"/>
    <w:rsid w:val="00F70355"/>
    <w:rsid w:val="00F80016"/>
    <w:rsid w:val="00F80D80"/>
    <w:rsid w:val="00FA2E10"/>
    <w:rsid w:val="00FA60A1"/>
    <w:rsid w:val="00FB3C9C"/>
    <w:rsid w:val="00FD7068"/>
    <w:rsid w:val="00FD723F"/>
    <w:rsid w:val="00FE31C3"/>
    <w:rsid w:val="00FF37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E913F1"/>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22E0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125C14"/>
    <w:pPr>
      <w:keepNext/>
      <w:keepLines/>
      <w:widowControl/>
      <w:autoSpaceDE/>
      <w:autoSpaceDN/>
      <w:adjustRightInd/>
      <w:spacing w:before="200"/>
      <w:outlineLvl w:val="3"/>
    </w:pPr>
    <w:rPr>
      <w:rFonts w:ascii="Cambria" w:hAnsi="Cambria"/>
      <w:b/>
      <w:bCs/>
      <w:i/>
      <w:iCs/>
      <w:color w:val="4F81BD"/>
    </w:rPr>
  </w:style>
  <w:style w:type="paragraph" w:styleId="Heading7">
    <w:name w:val="heading 7"/>
    <w:basedOn w:val="Normal"/>
    <w:next w:val="Normal"/>
    <w:link w:val="Heading7Char"/>
    <w:uiPriority w:val="99"/>
    <w:qFormat/>
    <w:rsid w:val="00125C14"/>
    <w:pPr>
      <w:keepNext/>
      <w:keepLines/>
      <w:spacing w:before="20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13F1"/>
    <w:rPr>
      <w:rFonts w:ascii="Cambria" w:hAnsi="Cambria" w:cs="Times New Roman"/>
      <w:color w:val="365F91"/>
      <w:sz w:val="32"/>
      <w:szCs w:val="32"/>
      <w:lang w:eastAsia="ru-RU"/>
    </w:rPr>
  </w:style>
  <w:style w:type="character" w:customStyle="1" w:styleId="Heading2Char">
    <w:name w:val="Heading 2 Char"/>
    <w:basedOn w:val="DefaultParagraphFont"/>
    <w:link w:val="Heading2"/>
    <w:uiPriority w:val="99"/>
    <w:locked/>
    <w:rsid w:val="00540B6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22E0D"/>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semiHidden/>
    <w:locked/>
    <w:rsid w:val="00125C14"/>
    <w:rPr>
      <w:rFonts w:ascii="Cambria" w:hAnsi="Cambria" w:cs="Times New Roman"/>
      <w:b/>
      <w:bCs/>
      <w:i/>
      <w:iCs/>
      <w:color w:val="4F81BD"/>
      <w:sz w:val="24"/>
      <w:szCs w:val="24"/>
      <w:lang w:eastAsia="ru-RU"/>
    </w:rPr>
  </w:style>
  <w:style w:type="character" w:customStyle="1" w:styleId="Heading7Char">
    <w:name w:val="Heading 7 Char"/>
    <w:basedOn w:val="DefaultParagraphFont"/>
    <w:link w:val="Heading7"/>
    <w:uiPriority w:val="99"/>
    <w:semiHidden/>
    <w:locked/>
    <w:rsid w:val="00125C14"/>
    <w:rPr>
      <w:rFonts w:ascii="Cambria" w:hAnsi="Cambria" w:cs="Times New Roman"/>
      <w:i/>
      <w:iCs/>
      <w:color w:val="404040"/>
      <w:sz w:val="24"/>
      <w:szCs w:val="24"/>
      <w:lang w:eastAsia="ru-RU"/>
    </w:rPr>
  </w:style>
  <w:style w:type="paragraph" w:customStyle="1" w:styleId="Style8">
    <w:name w:val="Style8"/>
    <w:basedOn w:val="Normal"/>
    <w:uiPriority w:val="99"/>
    <w:rsid w:val="00622E0D"/>
  </w:style>
  <w:style w:type="paragraph" w:customStyle="1" w:styleId="Style11">
    <w:name w:val="Style11"/>
    <w:basedOn w:val="Normal"/>
    <w:uiPriority w:val="99"/>
    <w:rsid w:val="00622E0D"/>
    <w:pPr>
      <w:jc w:val="center"/>
    </w:pPr>
  </w:style>
  <w:style w:type="paragraph" w:customStyle="1" w:styleId="Style12">
    <w:name w:val="Style12"/>
    <w:basedOn w:val="Normal"/>
    <w:uiPriority w:val="99"/>
    <w:rsid w:val="00622E0D"/>
    <w:pPr>
      <w:spacing w:line="230" w:lineRule="exact"/>
    </w:pPr>
  </w:style>
  <w:style w:type="paragraph" w:customStyle="1" w:styleId="Style15">
    <w:name w:val="Style15"/>
    <w:basedOn w:val="Normal"/>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Header">
    <w:name w:val="header"/>
    <w:basedOn w:val="Normal"/>
    <w:link w:val="HeaderChar"/>
    <w:uiPriority w:val="99"/>
    <w:rsid w:val="00622E0D"/>
    <w:pPr>
      <w:tabs>
        <w:tab w:val="center" w:pos="4677"/>
        <w:tab w:val="right" w:pos="9355"/>
      </w:tabs>
    </w:pPr>
  </w:style>
  <w:style w:type="character" w:customStyle="1" w:styleId="HeaderChar">
    <w:name w:val="Header Char"/>
    <w:basedOn w:val="DefaultParagraphFont"/>
    <w:link w:val="Header"/>
    <w:uiPriority w:val="99"/>
    <w:locked/>
    <w:rsid w:val="00622E0D"/>
    <w:rPr>
      <w:rFonts w:ascii="Times New Roman" w:hAnsi="Times New Roman" w:cs="Times New Roman"/>
      <w:sz w:val="24"/>
      <w:szCs w:val="24"/>
      <w:lang w:eastAsia="ru-RU"/>
    </w:rPr>
  </w:style>
  <w:style w:type="paragraph" w:styleId="Footer">
    <w:name w:val="footer"/>
    <w:basedOn w:val="Normal"/>
    <w:link w:val="FooterChar"/>
    <w:uiPriority w:val="99"/>
    <w:rsid w:val="00622E0D"/>
    <w:pPr>
      <w:tabs>
        <w:tab w:val="center" w:pos="4677"/>
        <w:tab w:val="right" w:pos="9355"/>
      </w:tabs>
    </w:pPr>
  </w:style>
  <w:style w:type="character" w:customStyle="1" w:styleId="FooterChar">
    <w:name w:val="Footer Char"/>
    <w:basedOn w:val="DefaultParagraphFont"/>
    <w:link w:val="Footer"/>
    <w:uiPriority w:val="99"/>
    <w:locked/>
    <w:rsid w:val="00622E0D"/>
    <w:rPr>
      <w:rFonts w:ascii="Times New Roman" w:hAnsi="Times New Roman" w:cs="Times New Roman"/>
      <w:sz w:val="24"/>
      <w:szCs w:val="24"/>
      <w:lang w:eastAsia="ru-RU"/>
    </w:rPr>
  </w:style>
  <w:style w:type="table" w:styleId="TableGrid">
    <w:name w:val="Table Grid"/>
    <w:basedOn w:val="TableNormal"/>
    <w:uiPriority w:val="99"/>
    <w:rsid w:val="00622E0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622E0D"/>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622E0D"/>
    <w:rPr>
      <w:rFonts w:ascii="Times New Roman" w:hAnsi="Times New Roman" w:cs="Times New Roman"/>
      <w:sz w:val="20"/>
      <w:szCs w:val="20"/>
      <w:lang w:eastAsia="ru-RU"/>
    </w:rPr>
  </w:style>
  <w:style w:type="character" w:customStyle="1" w:styleId="5">
    <w:name w:val="Основной текст (5)_"/>
    <w:basedOn w:val="DefaultParagraphFont"/>
    <w:link w:val="50"/>
    <w:uiPriority w:val="99"/>
    <w:locked/>
    <w:rsid w:val="00622E0D"/>
    <w:rPr>
      <w:rFonts w:cs="Times New Roman"/>
      <w:sz w:val="18"/>
      <w:szCs w:val="18"/>
      <w:shd w:val="clear" w:color="auto" w:fill="FFFFFF"/>
    </w:rPr>
  </w:style>
  <w:style w:type="paragraph" w:customStyle="1" w:styleId="50">
    <w:name w:val="Основной текст (5)"/>
    <w:basedOn w:val="Normal"/>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
    <w:name w:val="Основной текст (3)_"/>
    <w:basedOn w:val="DefaultParagraphFont"/>
    <w:link w:val="30"/>
    <w:uiPriority w:val="99"/>
    <w:locked/>
    <w:rsid w:val="00622E0D"/>
    <w:rPr>
      <w:rFonts w:cs="Times New Roman"/>
      <w:spacing w:val="3"/>
      <w:sz w:val="18"/>
      <w:szCs w:val="18"/>
      <w:shd w:val="clear" w:color="auto" w:fill="FFFFFF"/>
    </w:rPr>
  </w:style>
  <w:style w:type="paragraph" w:customStyle="1" w:styleId="30">
    <w:name w:val="Основной текст (3)"/>
    <w:basedOn w:val="Normal"/>
    <w:link w:val="3"/>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DefaultParagraphFont"/>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Normal"/>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basedOn w:val="DefaultParagraphFont"/>
    <w:link w:val="20"/>
    <w:uiPriority w:val="99"/>
    <w:locked/>
    <w:rsid w:val="00622E0D"/>
    <w:rPr>
      <w:rFonts w:cs="Times New Roman"/>
      <w:spacing w:val="3"/>
      <w:sz w:val="18"/>
      <w:szCs w:val="18"/>
      <w:shd w:val="clear" w:color="auto" w:fill="FFFFFF"/>
    </w:rPr>
  </w:style>
  <w:style w:type="paragraph" w:customStyle="1" w:styleId="20">
    <w:name w:val="Основной текст (2)"/>
    <w:basedOn w:val="Normal"/>
    <w:link w:val="2"/>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basedOn w:val="DefaultParagraphFont"/>
    <w:link w:val="40"/>
    <w:uiPriority w:val="99"/>
    <w:locked/>
    <w:rsid w:val="00622E0D"/>
    <w:rPr>
      <w:rFonts w:cs="Times New Roman"/>
      <w:sz w:val="19"/>
      <w:szCs w:val="19"/>
      <w:shd w:val="clear" w:color="auto" w:fill="FFFFFF"/>
    </w:rPr>
  </w:style>
  <w:style w:type="paragraph" w:customStyle="1" w:styleId="40">
    <w:name w:val="Основной текст (4)"/>
    <w:basedOn w:val="Normal"/>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0">
    <w:name w:val="Основной текст_"/>
    <w:basedOn w:val="DefaultParagraphFont"/>
    <w:link w:val="31"/>
    <w:uiPriority w:val="99"/>
    <w:locked/>
    <w:rsid w:val="00622E0D"/>
    <w:rPr>
      <w:rFonts w:cs="Times New Roman"/>
      <w:sz w:val="28"/>
      <w:szCs w:val="28"/>
      <w:shd w:val="clear" w:color="auto" w:fill="FFFFFF"/>
    </w:rPr>
  </w:style>
  <w:style w:type="paragraph" w:customStyle="1" w:styleId="31">
    <w:name w:val="Основной текст3"/>
    <w:basedOn w:val="Normal"/>
    <w:link w:val="a0"/>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Hyperlink">
    <w:name w:val="Hyperlink"/>
    <w:basedOn w:val="DefaultParagraphFont"/>
    <w:uiPriority w:val="99"/>
    <w:rsid w:val="00622E0D"/>
    <w:rPr>
      <w:rFonts w:cs="Times New Roman"/>
      <w:color w:val="0000FF"/>
      <w:u w:val="single"/>
    </w:rPr>
  </w:style>
  <w:style w:type="paragraph" w:customStyle="1" w:styleId="1">
    <w:name w:val="Абзац списка1"/>
    <w:basedOn w:val="Normal"/>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CommentTextChar">
    <w:name w:val="Comment Text Char"/>
    <w:basedOn w:val="DefaultParagraphFont"/>
    <w:link w:val="CommentText"/>
    <w:uiPriority w:val="99"/>
    <w:semiHidden/>
    <w:locked/>
    <w:rsid w:val="00622E0D"/>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622E0D"/>
    <w:rPr>
      <w:sz w:val="20"/>
      <w:szCs w:val="20"/>
    </w:rPr>
  </w:style>
  <w:style w:type="character" w:customStyle="1" w:styleId="CommentTextChar1">
    <w:name w:val="Comment Text Char1"/>
    <w:basedOn w:val="DefaultParagraphFont"/>
    <w:link w:val="CommentText"/>
    <w:uiPriority w:val="99"/>
    <w:semiHidden/>
    <w:rsid w:val="000D1FBB"/>
    <w:rPr>
      <w:rFonts w:ascii="Times New Roman" w:eastAsia="Times New Roman" w:hAnsi="Times New Roman"/>
      <w:sz w:val="20"/>
      <w:szCs w:val="20"/>
    </w:rPr>
  </w:style>
  <w:style w:type="character" w:customStyle="1" w:styleId="CommentSubjectChar">
    <w:name w:val="Comment Subject Char"/>
    <w:basedOn w:val="CommentTextChar"/>
    <w:link w:val="CommentSubject"/>
    <w:uiPriority w:val="99"/>
    <w:semiHidden/>
    <w:locked/>
    <w:rsid w:val="00622E0D"/>
    <w:rPr>
      <w:b/>
      <w:bCs/>
    </w:rPr>
  </w:style>
  <w:style w:type="paragraph" w:styleId="CommentSubject">
    <w:name w:val="annotation subject"/>
    <w:basedOn w:val="CommentText"/>
    <w:next w:val="CommentText"/>
    <w:link w:val="CommentSubjectChar"/>
    <w:uiPriority w:val="99"/>
    <w:semiHidden/>
    <w:rsid w:val="00622E0D"/>
    <w:rPr>
      <w:b/>
      <w:bCs/>
    </w:rPr>
  </w:style>
  <w:style w:type="character" w:customStyle="1" w:styleId="CommentSubjectChar1">
    <w:name w:val="Comment Subject Char1"/>
    <w:basedOn w:val="CommentTextChar"/>
    <w:link w:val="CommentSubject"/>
    <w:uiPriority w:val="99"/>
    <w:semiHidden/>
    <w:rsid w:val="000D1FBB"/>
    <w:rPr>
      <w:rFonts w:eastAsia="Times New Roman"/>
      <w:b/>
      <w:bCs/>
    </w:rPr>
  </w:style>
  <w:style w:type="character" w:customStyle="1" w:styleId="BalloonTextChar">
    <w:name w:val="Balloon Text Char"/>
    <w:basedOn w:val="DefaultParagraphFont"/>
    <w:link w:val="BalloonText"/>
    <w:uiPriority w:val="99"/>
    <w:semiHidden/>
    <w:locked/>
    <w:rsid w:val="00622E0D"/>
    <w:rPr>
      <w:rFonts w:ascii="Segoe UI" w:hAnsi="Segoe UI" w:cs="Segoe UI"/>
      <w:sz w:val="18"/>
      <w:szCs w:val="18"/>
      <w:lang w:eastAsia="ru-RU"/>
    </w:rPr>
  </w:style>
  <w:style w:type="paragraph" w:styleId="BalloonText">
    <w:name w:val="Balloon Text"/>
    <w:basedOn w:val="Normal"/>
    <w:link w:val="BalloonTextChar"/>
    <w:uiPriority w:val="99"/>
    <w:semiHidden/>
    <w:rsid w:val="00622E0D"/>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0D1FBB"/>
    <w:rPr>
      <w:rFonts w:ascii="Times New Roman" w:eastAsia="Times New Roman" w:hAnsi="Times New Roman"/>
      <w:sz w:val="0"/>
      <w:szCs w:val="0"/>
    </w:rPr>
  </w:style>
  <w:style w:type="character" w:customStyle="1" w:styleId="apple-converted-space">
    <w:name w:val="apple-converted-space"/>
    <w:basedOn w:val="DefaultParagraphFont"/>
    <w:uiPriority w:val="99"/>
    <w:rsid w:val="00622E0D"/>
    <w:rPr>
      <w:rFonts w:cs="Times New Roman"/>
    </w:rPr>
  </w:style>
  <w:style w:type="paragraph" w:styleId="NormalWeb">
    <w:name w:val="Normal (Web)"/>
    <w:aliases w:val="Обычный (Web)"/>
    <w:basedOn w:val="Normal"/>
    <w:uiPriority w:val="99"/>
    <w:rsid w:val="00622E0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622E0D"/>
    <w:pPr>
      <w:autoSpaceDE/>
      <w:autoSpaceDN/>
      <w:adjustRightInd/>
      <w:ind w:firstLine="567"/>
      <w:jc w:val="both"/>
    </w:pPr>
    <w:rPr>
      <w:iCs/>
      <w:sz w:val="28"/>
    </w:rPr>
  </w:style>
  <w:style w:type="character" w:customStyle="1" w:styleId="a2">
    <w:name w:val="а Обычный Знак"/>
    <w:link w:val="a1"/>
    <w:uiPriority w:val="99"/>
    <w:locked/>
    <w:rsid w:val="00622E0D"/>
    <w:rPr>
      <w:rFonts w:ascii="Times New Roman" w:hAnsi="Times New Roman"/>
      <w:sz w:val="24"/>
    </w:rPr>
  </w:style>
  <w:style w:type="paragraph" w:customStyle="1" w:styleId="a3">
    <w:name w:val="а Вопросы ПТК"/>
    <w:basedOn w:val="Normal"/>
    <w:link w:val="a4"/>
    <w:uiPriority w:val="99"/>
    <w:rsid w:val="00622E0D"/>
    <w:pPr>
      <w:autoSpaceDE/>
      <w:autoSpaceDN/>
      <w:adjustRightInd/>
      <w:ind w:firstLine="567"/>
      <w:jc w:val="both"/>
    </w:pPr>
    <w:rPr>
      <w:b/>
      <w:bCs/>
      <w:i/>
      <w:iCs/>
      <w:sz w:val="28"/>
    </w:rPr>
  </w:style>
  <w:style w:type="character" w:customStyle="1" w:styleId="a4">
    <w:name w:val="а Вопросы ПТК Знак"/>
    <w:link w:val="a3"/>
    <w:uiPriority w:val="99"/>
    <w:locked/>
    <w:rsid w:val="00622E0D"/>
    <w:rPr>
      <w:rFonts w:ascii="Times New Roman" w:hAnsi="Times New Roman"/>
      <w:b/>
      <w:i/>
      <w:sz w:val="24"/>
    </w:rPr>
  </w:style>
  <w:style w:type="paragraph" w:customStyle="1" w:styleId="a">
    <w:name w:val="а Список маркированный"/>
    <w:basedOn w:val="Normal"/>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622E0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622E0D"/>
    <w:pPr>
      <w:widowControl/>
      <w:autoSpaceDE/>
      <w:autoSpaceDN/>
      <w:adjustRightInd/>
    </w:pPr>
    <w:rPr>
      <w:b/>
      <w:bCs/>
      <w:sz w:val="28"/>
    </w:rPr>
  </w:style>
  <w:style w:type="character" w:customStyle="1" w:styleId="FontStyle156">
    <w:name w:val="Font Style156"/>
    <w:basedOn w:val="DefaultParagraphFont"/>
    <w:uiPriority w:val="99"/>
    <w:rsid w:val="00622E0D"/>
    <w:rPr>
      <w:rFonts w:ascii="Times New Roman" w:hAnsi="Times New Roman" w:cs="Times New Roman"/>
      <w:color w:val="000000"/>
      <w:sz w:val="22"/>
      <w:szCs w:val="22"/>
    </w:rPr>
  </w:style>
  <w:style w:type="paragraph" w:customStyle="1" w:styleId="source">
    <w:name w:val="source"/>
    <w:basedOn w:val="Normal"/>
    <w:uiPriority w:val="99"/>
    <w:rsid w:val="00844218"/>
    <w:pPr>
      <w:widowControl/>
      <w:autoSpaceDE/>
      <w:autoSpaceDN/>
      <w:adjustRightInd/>
      <w:spacing w:before="100" w:beforeAutospacing="1" w:after="100" w:afterAutospacing="1"/>
    </w:pPr>
  </w:style>
  <w:style w:type="character" w:customStyle="1" w:styleId="c5">
    <w:name w:val="c5"/>
    <w:basedOn w:val="DefaultParagraphFont"/>
    <w:uiPriority w:val="99"/>
    <w:rsid w:val="00844218"/>
    <w:rPr>
      <w:rFonts w:cs="Times New Roman"/>
    </w:rPr>
  </w:style>
  <w:style w:type="character" w:customStyle="1" w:styleId="c13">
    <w:name w:val="c13"/>
    <w:basedOn w:val="DefaultParagraphFont"/>
    <w:uiPriority w:val="99"/>
    <w:rsid w:val="00844218"/>
    <w:rPr>
      <w:rFonts w:cs="Times New Roman"/>
    </w:rPr>
  </w:style>
  <w:style w:type="character" w:customStyle="1" w:styleId="c11">
    <w:name w:val="c11"/>
    <w:basedOn w:val="DefaultParagraphFont"/>
    <w:uiPriority w:val="99"/>
    <w:rsid w:val="00844218"/>
    <w:rPr>
      <w:rFonts w:cs="Times New Roman"/>
    </w:rPr>
  </w:style>
  <w:style w:type="character" w:customStyle="1" w:styleId="c8">
    <w:name w:val="c8"/>
    <w:basedOn w:val="DefaultParagraphFont"/>
    <w:uiPriority w:val="99"/>
    <w:rsid w:val="00844218"/>
    <w:rPr>
      <w:rFonts w:cs="Times New Roman"/>
    </w:rPr>
  </w:style>
  <w:style w:type="character" w:customStyle="1" w:styleId="c6">
    <w:name w:val="c6"/>
    <w:basedOn w:val="DefaultParagraphFont"/>
    <w:uiPriority w:val="99"/>
    <w:rsid w:val="00844218"/>
    <w:rPr>
      <w:rFonts w:cs="Times New Roman"/>
    </w:rPr>
  </w:style>
  <w:style w:type="character" w:customStyle="1" w:styleId="c1">
    <w:name w:val="c1"/>
    <w:basedOn w:val="DefaultParagraphFont"/>
    <w:uiPriority w:val="99"/>
    <w:rsid w:val="00844218"/>
    <w:rPr>
      <w:rFonts w:cs="Times New Roman"/>
    </w:rPr>
  </w:style>
  <w:style w:type="character" w:styleId="Strong">
    <w:name w:val="Strong"/>
    <w:basedOn w:val="DefaultParagraphFont"/>
    <w:uiPriority w:val="99"/>
    <w:qFormat/>
    <w:rsid w:val="00540B67"/>
    <w:rPr>
      <w:rFonts w:cs="Times New Roman"/>
      <w:b/>
      <w:bCs/>
    </w:rPr>
  </w:style>
  <w:style w:type="character" w:styleId="Emphasis">
    <w:name w:val="Emphasis"/>
    <w:basedOn w:val="DefaultParagraphFont"/>
    <w:uiPriority w:val="99"/>
    <w:qFormat/>
    <w:rsid w:val="00540B67"/>
    <w:rPr>
      <w:rFonts w:cs="Times New Roman"/>
      <w:i/>
      <w:iCs/>
    </w:rPr>
  </w:style>
  <w:style w:type="paragraph" w:styleId="BodyText2">
    <w:name w:val="Body Text 2"/>
    <w:basedOn w:val="Normal"/>
    <w:link w:val="BodyText2Char"/>
    <w:uiPriority w:val="99"/>
    <w:rsid w:val="00345CE6"/>
    <w:pPr>
      <w:autoSpaceDE/>
      <w:autoSpaceDN/>
      <w:adjustRightInd/>
      <w:spacing w:after="120" w:line="480" w:lineRule="auto"/>
      <w:ind w:firstLine="400"/>
      <w:jc w:val="both"/>
    </w:pPr>
  </w:style>
  <w:style w:type="character" w:customStyle="1" w:styleId="BodyText2Char">
    <w:name w:val="Body Text 2 Char"/>
    <w:basedOn w:val="DefaultParagraphFont"/>
    <w:link w:val="BodyText2"/>
    <w:uiPriority w:val="99"/>
    <w:locked/>
    <w:rsid w:val="00345CE6"/>
    <w:rPr>
      <w:rFonts w:ascii="Times New Roman" w:hAnsi="Times New Roman" w:cs="Times New Roman"/>
      <w:sz w:val="24"/>
      <w:szCs w:val="24"/>
      <w:lang w:eastAsia="ru-RU"/>
    </w:rPr>
  </w:style>
  <w:style w:type="paragraph" w:customStyle="1" w:styleId="p27">
    <w:name w:val="p27"/>
    <w:basedOn w:val="Normal"/>
    <w:uiPriority w:val="99"/>
    <w:rsid w:val="00FA60A1"/>
    <w:pPr>
      <w:widowControl/>
      <w:autoSpaceDE/>
      <w:autoSpaceDN/>
      <w:adjustRightInd/>
      <w:spacing w:before="100" w:beforeAutospacing="1" w:after="100" w:afterAutospacing="1"/>
    </w:pPr>
  </w:style>
  <w:style w:type="character" w:customStyle="1" w:styleId="ft36">
    <w:name w:val="ft36"/>
    <w:basedOn w:val="DefaultParagraphFont"/>
    <w:uiPriority w:val="99"/>
    <w:rsid w:val="00FA60A1"/>
    <w:rPr>
      <w:rFonts w:cs="Times New Roman"/>
    </w:rPr>
  </w:style>
  <w:style w:type="paragraph" w:customStyle="1" w:styleId="p68">
    <w:name w:val="p68"/>
    <w:basedOn w:val="Normal"/>
    <w:uiPriority w:val="99"/>
    <w:rsid w:val="00FA60A1"/>
    <w:pPr>
      <w:widowControl/>
      <w:autoSpaceDE/>
      <w:autoSpaceDN/>
      <w:adjustRightInd/>
      <w:spacing w:before="100" w:beforeAutospacing="1" w:after="100" w:afterAutospacing="1"/>
    </w:pPr>
  </w:style>
  <w:style w:type="paragraph" w:customStyle="1" w:styleId="p65">
    <w:name w:val="p65"/>
    <w:basedOn w:val="Normal"/>
    <w:uiPriority w:val="99"/>
    <w:rsid w:val="00FA60A1"/>
    <w:pPr>
      <w:widowControl/>
      <w:autoSpaceDE/>
      <w:autoSpaceDN/>
      <w:adjustRightInd/>
      <w:spacing w:before="100" w:beforeAutospacing="1" w:after="100" w:afterAutospacing="1"/>
    </w:pPr>
  </w:style>
  <w:style w:type="paragraph" w:customStyle="1" w:styleId="c3">
    <w:name w:val="c3"/>
    <w:basedOn w:val="Normal"/>
    <w:uiPriority w:val="99"/>
    <w:rsid w:val="003533B2"/>
    <w:pPr>
      <w:widowControl/>
      <w:autoSpaceDE/>
      <w:autoSpaceDN/>
      <w:adjustRightInd/>
      <w:spacing w:before="100" w:beforeAutospacing="1" w:after="100" w:afterAutospacing="1"/>
    </w:pPr>
  </w:style>
  <w:style w:type="paragraph" w:customStyle="1" w:styleId="c9">
    <w:name w:val="c9"/>
    <w:basedOn w:val="Normal"/>
    <w:uiPriority w:val="99"/>
    <w:rsid w:val="003533B2"/>
    <w:pPr>
      <w:widowControl/>
      <w:autoSpaceDE/>
      <w:autoSpaceDN/>
      <w:adjustRightInd/>
      <w:spacing w:before="100" w:beforeAutospacing="1" w:after="100" w:afterAutospacing="1"/>
    </w:pPr>
  </w:style>
  <w:style w:type="character" w:customStyle="1" w:styleId="hide-for-print">
    <w:name w:val="hide-for-print"/>
    <w:basedOn w:val="DefaultParagraphFont"/>
    <w:uiPriority w:val="99"/>
    <w:rsid w:val="00282F59"/>
    <w:rPr>
      <w:rFonts w:cs="Times New Roman"/>
    </w:rPr>
  </w:style>
  <w:style w:type="paragraph" w:customStyle="1" w:styleId="21">
    <w:name w:val="Абзац списка2"/>
    <w:basedOn w:val="Normal"/>
    <w:uiPriority w:val="99"/>
    <w:rsid w:val="00C82B43"/>
    <w:pPr>
      <w:ind w:left="720"/>
      <w:contextualSpacing/>
    </w:pPr>
  </w:style>
  <w:style w:type="paragraph" w:styleId="BodyText">
    <w:name w:val="Body Text"/>
    <w:basedOn w:val="Normal"/>
    <w:link w:val="BodyTextChar"/>
    <w:uiPriority w:val="99"/>
    <w:semiHidden/>
    <w:rsid w:val="00356AA0"/>
    <w:pPr>
      <w:spacing w:after="120"/>
    </w:pPr>
  </w:style>
  <w:style w:type="character" w:customStyle="1" w:styleId="BodyTextChar">
    <w:name w:val="Body Text Char"/>
    <w:basedOn w:val="DefaultParagraphFont"/>
    <w:link w:val="BodyText"/>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Normal"/>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Normal"/>
    <w:uiPriority w:val="99"/>
    <w:rsid w:val="005B7D9A"/>
    <w:pPr>
      <w:adjustRightInd/>
    </w:pPr>
    <w:rPr>
      <w:sz w:val="22"/>
      <w:szCs w:val="22"/>
      <w:lang w:eastAsia="en-US"/>
    </w:rPr>
  </w:style>
  <w:style w:type="character" w:styleId="FollowedHyperlink">
    <w:name w:val="FollowedHyperlink"/>
    <w:basedOn w:val="DefaultParagraphFont"/>
    <w:uiPriority w:val="99"/>
    <w:semiHidden/>
    <w:rsid w:val="00125C14"/>
    <w:rPr>
      <w:rFonts w:cs="Times New Roman"/>
      <w:color w:val="800080"/>
      <w:u w:val="single"/>
    </w:rPr>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125C14"/>
    <w:rPr>
      <w:rFonts w:ascii="Times New Roman" w:hAnsi="Times New Roman" w:cs="Times New Roman"/>
      <w:sz w:val="20"/>
      <w:szCs w:val="20"/>
      <w:lang w:eastAsia="ru-RU"/>
    </w:rPr>
  </w:style>
  <w:style w:type="character" w:customStyle="1" w:styleId="TitleChar">
    <w:name w:val="Title Char"/>
    <w:basedOn w:val="DefaultParagraphFont"/>
    <w:link w:val="Title"/>
    <w:uiPriority w:val="99"/>
    <w:locked/>
    <w:rsid w:val="00125C14"/>
    <w:rPr>
      <w:rFonts w:ascii="Times New Roman" w:hAnsi="Times New Roman" w:cs="Times New Roman"/>
      <w:sz w:val="24"/>
      <w:szCs w:val="24"/>
      <w:lang w:val="fr-FR" w:eastAsia="ru-RU"/>
    </w:rPr>
  </w:style>
  <w:style w:type="character" w:customStyle="1" w:styleId="BodyTextIndentChar">
    <w:name w:val="Body Text Indent Char"/>
    <w:basedOn w:val="DefaultParagraphFont"/>
    <w:link w:val="BodyTextIndent"/>
    <w:uiPriority w:val="99"/>
    <w:semiHidden/>
    <w:locked/>
    <w:rsid w:val="00125C14"/>
    <w:rPr>
      <w:rFonts w:ascii="Times New Roman" w:hAnsi="Times New Roman" w:cs="Times New Roman"/>
      <w:sz w:val="20"/>
      <w:szCs w:val="20"/>
      <w:lang w:eastAsia="ru-RU"/>
    </w:rPr>
  </w:style>
  <w:style w:type="character" w:customStyle="1" w:styleId="11">
    <w:name w:val="Текст примечания Знак1"/>
    <w:basedOn w:val="DefaultParagraphFont"/>
    <w:uiPriority w:val="99"/>
    <w:semiHidden/>
    <w:rsid w:val="00125C14"/>
    <w:rPr>
      <w:rFonts w:ascii="Times New Roman" w:hAnsi="Times New Roman" w:cs="Times New Roman"/>
      <w:sz w:val="20"/>
      <w:szCs w:val="20"/>
      <w:lang w:eastAsia="ru-RU"/>
    </w:rPr>
  </w:style>
  <w:style w:type="character" w:customStyle="1" w:styleId="a6">
    <w:name w:val="Обычный (веб) Знак"/>
    <w:aliases w:val="Обычный (Web) Знак"/>
    <w:basedOn w:val="DefaultParagraphFont"/>
    <w:uiPriority w:val="99"/>
    <w:semiHidden/>
    <w:locked/>
    <w:rsid w:val="00125C14"/>
    <w:rPr>
      <w:rFonts w:ascii="Segoe UI" w:hAnsi="Segoe UI" w:cs="Segoe UI"/>
      <w:sz w:val="18"/>
      <w:szCs w:val="18"/>
      <w:lang w:eastAsia="ru-RU"/>
    </w:rPr>
  </w:style>
  <w:style w:type="paragraph" w:customStyle="1" w:styleId="c2">
    <w:name w:val="c2"/>
    <w:basedOn w:val="Normal"/>
    <w:uiPriority w:val="99"/>
    <w:rsid w:val="00125C14"/>
    <w:pPr>
      <w:widowControl/>
      <w:autoSpaceDE/>
      <w:autoSpaceDN/>
      <w:adjustRightInd/>
      <w:spacing w:before="100" w:beforeAutospacing="1" w:after="100" w:afterAutospacing="1"/>
    </w:pPr>
  </w:style>
  <w:style w:type="paragraph" w:customStyle="1" w:styleId="c7">
    <w:name w:val="c7"/>
    <w:basedOn w:val="Normal"/>
    <w:uiPriority w:val="99"/>
    <w:rsid w:val="00125C14"/>
    <w:pPr>
      <w:widowControl/>
      <w:autoSpaceDE/>
      <w:autoSpaceDN/>
      <w:adjustRightInd/>
      <w:spacing w:before="100" w:beforeAutospacing="1" w:after="100" w:afterAutospacing="1"/>
    </w:pPr>
  </w:style>
  <w:style w:type="character" w:customStyle="1" w:styleId="71">
    <w:name w:val="Заголовок 7 Знак1"/>
    <w:basedOn w:val="DefaultParagraphFont"/>
    <w:uiPriority w:val="99"/>
    <w:semiHidden/>
    <w:rsid w:val="00125C14"/>
    <w:rPr>
      <w:rFonts w:ascii="Cambria" w:hAnsi="Cambria" w:cs="Times New Roman"/>
      <w:i/>
      <w:iCs/>
      <w:color w:val="404040"/>
      <w:sz w:val="24"/>
      <w:szCs w:val="24"/>
      <w:lang w:eastAsia="ru-RU"/>
    </w:rPr>
  </w:style>
  <w:style w:type="character" w:customStyle="1" w:styleId="12">
    <w:name w:val="Верхний колонтитул Знак1"/>
    <w:basedOn w:val="DefaultParagraphFont"/>
    <w:uiPriority w:val="99"/>
    <w:semiHidden/>
    <w:rsid w:val="00125C14"/>
    <w:rPr>
      <w:rFonts w:ascii="Times New Roman" w:hAnsi="Times New Roman" w:cs="Times New Roman"/>
      <w:sz w:val="24"/>
      <w:szCs w:val="24"/>
      <w:lang w:eastAsia="ru-RU"/>
    </w:rPr>
  </w:style>
  <w:style w:type="character" w:customStyle="1" w:styleId="13">
    <w:name w:val="Нижний колонтитул Знак1"/>
    <w:basedOn w:val="DefaultParagraphFont"/>
    <w:uiPriority w:val="99"/>
    <w:semiHidden/>
    <w:rsid w:val="00125C14"/>
    <w:rPr>
      <w:rFonts w:ascii="Times New Roman" w:hAnsi="Times New Roman" w:cs="Times New Roman"/>
      <w:sz w:val="24"/>
      <w:szCs w:val="24"/>
      <w:lang w:eastAsia="ru-RU"/>
    </w:rPr>
  </w:style>
  <w:style w:type="character" w:customStyle="1" w:styleId="14">
    <w:name w:val="Тема примечания Знак1"/>
    <w:basedOn w:val="11"/>
    <w:uiPriority w:val="99"/>
    <w:semiHidden/>
    <w:rsid w:val="00125C14"/>
    <w:rPr>
      <w:b/>
      <w:bCs/>
    </w:rPr>
  </w:style>
  <w:style w:type="character" w:customStyle="1" w:styleId="15">
    <w:name w:val="Текст выноски Знак1"/>
    <w:basedOn w:val="DefaultParagraphFont"/>
    <w:uiPriority w:val="99"/>
    <w:semiHidden/>
    <w:locked/>
    <w:rsid w:val="00125C14"/>
    <w:rPr>
      <w:rFonts w:ascii="Tahoma" w:hAnsi="Tahoma" w:cs="Tahoma"/>
      <w:sz w:val="16"/>
      <w:szCs w:val="16"/>
      <w:lang w:eastAsia="ru-RU"/>
    </w:rPr>
  </w:style>
  <w:style w:type="character" w:customStyle="1" w:styleId="211">
    <w:name w:val="Основной текст 2 Знак1"/>
    <w:basedOn w:val="DefaultParagraphFont"/>
    <w:uiPriority w:val="99"/>
    <w:semiHidden/>
    <w:rsid w:val="00125C14"/>
    <w:rPr>
      <w:rFonts w:ascii="Times New Roman" w:hAnsi="Times New Roman" w:cs="Times New Roman"/>
      <w:sz w:val="24"/>
      <w:szCs w:val="24"/>
      <w:lang w:eastAsia="ru-RU"/>
    </w:rPr>
  </w:style>
  <w:style w:type="character" w:customStyle="1" w:styleId="pathseparator">
    <w:name w:val="path__separator"/>
    <w:basedOn w:val="DefaultParagraphFont"/>
    <w:uiPriority w:val="99"/>
    <w:rsid w:val="00125C14"/>
    <w:rPr>
      <w:rFonts w:cs="Times New Roman"/>
    </w:rPr>
  </w:style>
  <w:style w:type="paragraph" w:styleId="BodyTextIndent">
    <w:name w:val="Body Text Indent"/>
    <w:basedOn w:val="Normal"/>
    <w:link w:val="BodyTextIndentChar"/>
    <w:uiPriority w:val="99"/>
    <w:semiHidden/>
    <w:rsid w:val="00125C14"/>
    <w:pPr>
      <w:spacing w:after="120"/>
      <w:ind w:left="283"/>
    </w:pPr>
    <w:rPr>
      <w:sz w:val="28"/>
      <w:szCs w:val="20"/>
    </w:rPr>
  </w:style>
  <w:style w:type="character" w:customStyle="1" w:styleId="BodyTextIndentChar1">
    <w:name w:val="Body Text Indent Char1"/>
    <w:basedOn w:val="DefaultParagraphFont"/>
    <w:link w:val="BodyTextIndent"/>
    <w:uiPriority w:val="99"/>
    <w:semiHidden/>
    <w:rsid w:val="000D1FBB"/>
    <w:rPr>
      <w:rFonts w:ascii="Times New Roman" w:eastAsia="Times New Roman" w:hAnsi="Times New Roman"/>
      <w:sz w:val="24"/>
      <w:szCs w:val="24"/>
    </w:rPr>
  </w:style>
  <w:style w:type="character" w:customStyle="1" w:styleId="16">
    <w:name w:val="Основной текст с отступом Знак1"/>
    <w:basedOn w:val="DefaultParagraphFont"/>
    <w:uiPriority w:val="99"/>
    <w:semiHidden/>
    <w:rsid w:val="00125C14"/>
    <w:rPr>
      <w:rFonts w:ascii="Times New Roman" w:hAnsi="Times New Roman" w:cs="Times New Roman"/>
      <w:sz w:val="24"/>
      <w:szCs w:val="24"/>
      <w:lang w:eastAsia="ru-RU"/>
    </w:rPr>
  </w:style>
  <w:style w:type="character" w:customStyle="1" w:styleId="shorttext">
    <w:name w:val="short_text"/>
    <w:basedOn w:val="DefaultParagraphFont"/>
    <w:uiPriority w:val="99"/>
    <w:rsid w:val="00125C14"/>
    <w:rPr>
      <w:rFonts w:cs="Times New Roman"/>
    </w:rPr>
  </w:style>
  <w:style w:type="paragraph" w:styleId="Title">
    <w:name w:val="Title"/>
    <w:basedOn w:val="Normal"/>
    <w:next w:val="Normal"/>
    <w:link w:val="TitleChar"/>
    <w:uiPriority w:val="99"/>
    <w:qFormat/>
    <w:rsid w:val="00125C14"/>
    <w:pPr>
      <w:pBdr>
        <w:bottom w:val="single" w:sz="8" w:space="4" w:color="4F81BD"/>
      </w:pBdr>
      <w:spacing w:after="300"/>
      <w:contextualSpacing/>
    </w:pPr>
    <w:rPr>
      <w:sz w:val="36"/>
      <w:lang w:val="fr-FR"/>
    </w:rPr>
  </w:style>
  <w:style w:type="character" w:customStyle="1" w:styleId="TitleChar1">
    <w:name w:val="Title Char1"/>
    <w:basedOn w:val="DefaultParagraphFont"/>
    <w:link w:val="Title"/>
    <w:uiPriority w:val="10"/>
    <w:rsid w:val="000D1FBB"/>
    <w:rPr>
      <w:rFonts w:asciiTheme="majorHAnsi" w:eastAsiaTheme="majorEastAsia" w:hAnsiTheme="majorHAnsi" w:cstheme="majorBidi"/>
      <w:b/>
      <w:bCs/>
      <w:kern w:val="28"/>
      <w:sz w:val="32"/>
      <w:szCs w:val="32"/>
    </w:rPr>
  </w:style>
  <w:style w:type="character" w:customStyle="1" w:styleId="17">
    <w:name w:val="Название Знак1"/>
    <w:basedOn w:val="DefaultParagraphFont"/>
    <w:uiPriority w:val="99"/>
    <w:rsid w:val="00125C14"/>
    <w:rPr>
      <w:rFonts w:ascii="Cambria" w:hAnsi="Cambria" w:cs="Times New Roman"/>
      <w:color w:val="17365D"/>
      <w:spacing w:val="5"/>
      <w:kern w:val="28"/>
      <w:sz w:val="52"/>
      <w:szCs w:val="52"/>
      <w:lang w:eastAsia="ru-RU"/>
    </w:rPr>
  </w:style>
  <w:style w:type="character" w:customStyle="1" w:styleId="18">
    <w:name w:val="Основной текст Знак1"/>
    <w:basedOn w:val="DefaultParagraphFont"/>
    <w:uiPriority w:val="99"/>
    <w:semiHidden/>
    <w:rsid w:val="00125C14"/>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6554691">
      <w:marLeft w:val="0"/>
      <w:marRight w:val="0"/>
      <w:marTop w:val="0"/>
      <w:marBottom w:val="0"/>
      <w:divBdr>
        <w:top w:val="none" w:sz="0" w:space="0" w:color="auto"/>
        <w:left w:val="none" w:sz="0" w:space="0" w:color="auto"/>
        <w:bottom w:val="none" w:sz="0" w:space="0" w:color="auto"/>
        <w:right w:val="none" w:sz="0" w:space="0" w:color="auto"/>
      </w:divBdr>
    </w:div>
    <w:div w:id="166554693">
      <w:marLeft w:val="0"/>
      <w:marRight w:val="0"/>
      <w:marTop w:val="0"/>
      <w:marBottom w:val="0"/>
      <w:divBdr>
        <w:top w:val="none" w:sz="0" w:space="0" w:color="auto"/>
        <w:left w:val="none" w:sz="0" w:space="0" w:color="auto"/>
        <w:bottom w:val="none" w:sz="0" w:space="0" w:color="auto"/>
        <w:right w:val="none" w:sz="0" w:space="0" w:color="auto"/>
      </w:divBdr>
    </w:div>
    <w:div w:id="166554696">
      <w:marLeft w:val="0"/>
      <w:marRight w:val="0"/>
      <w:marTop w:val="0"/>
      <w:marBottom w:val="0"/>
      <w:divBdr>
        <w:top w:val="none" w:sz="0" w:space="0" w:color="auto"/>
        <w:left w:val="none" w:sz="0" w:space="0" w:color="auto"/>
        <w:bottom w:val="none" w:sz="0" w:space="0" w:color="auto"/>
        <w:right w:val="none" w:sz="0" w:space="0" w:color="auto"/>
      </w:divBdr>
    </w:div>
    <w:div w:id="166554697">
      <w:marLeft w:val="0"/>
      <w:marRight w:val="0"/>
      <w:marTop w:val="0"/>
      <w:marBottom w:val="0"/>
      <w:divBdr>
        <w:top w:val="none" w:sz="0" w:space="0" w:color="auto"/>
        <w:left w:val="none" w:sz="0" w:space="0" w:color="auto"/>
        <w:bottom w:val="none" w:sz="0" w:space="0" w:color="auto"/>
        <w:right w:val="none" w:sz="0" w:space="0" w:color="auto"/>
      </w:divBdr>
    </w:div>
    <w:div w:id="166554703">
      <w:marLeft w:val="0"/>
      <w:marRight w:val="0"/>
      <w:marTop w:val="0"/>
      <w:marBottom w:val="0"/>
      <w:divBdr>
        <w:top w:val="none" w:sz="0" w:space="0" w:color="auto"/>
        <w:left w:val="none" w:sz="0" w:space="0" w:color="auto"/>
        <w:bottom w:val="none" w:sz="0" w:space="0" w:color="auto"/>
        <w:right w:val="none" w:sz="0" w:space="0" w:color="auto"/>
      </w:divBdr>
      <w:divsChild>
        <w:div w:id="166554707">
          <w:marLeft w:val="0"/>
          <w:marRight w:val="0"/>
          <w:marTop w:val="0"/>
          <w:marBottom w:val="0"/>
          <w:divBdr>
            <w:top w:val="none" w:sz="0" w:space="0" w:color="auto"/>
            <w:left w:val="none" w:sz="0" w:space="0" w:color="auto"/>
            <w:bottom w:val="none" w:sz="0" w:space="0" w:color="auto"/>
            <w:right w:val="none" w:sz="0" w:space="0" w:color="auto"/>
          </w:divBdr>
          <w:divsChild>
            <w:div w:id="166554702">
              <w:marLeft w:val="0"/>
              <w:marRight w:val="0"/>
              <w:marTop w:val="0"/>
              <w:marBottom w:val="0"/>
              <w:divBdr>
                <w:top w:val="none" w:sz="0" w:space="0" w:color="auto"/>
                <w:left w:val="none" w:sz="0" w:space="0" w:color="auto"/>
                <w:bottom w:val="none" w:sz="0" w:space="0" w:color="auto"/>
                <w:right w:val="none" w:sz="0" w:space="0" w:color="auto"/>
              </w:divBdr>
              <w:divsChild>
                <w:div w:id="166554713">
                  <w:marLeft w:val="0"/>
                  <w:marRight w:val="0"/>
                  <w:marTop w:val="0"/>
                  <w:marBottom w:val="0"/>
                  <w:divBdr>
                    <w:top w:val="none" w:sz="0" w:space="0" w:color="auto"/>
                    <w:left w:val="none" w:sz="0" w:space="0" w:color="auto"/>
                    <w:bottom w:val="none" w:sz="0" w:space="0" w:color="auto"/>
                    <w:right w:val="none" w:sz="0" w:space="0" w:color="auto"/>
                  </w:divBdr>
                  <w:divsChild>
                    <w:div w:id="166554711">
                      <w:marLeft w:val="0"/>
                      <w:marRight w:val="0"/>
                      <w:marTop w:val="0"/>
                      <w:marBottom w:val="0"/>
                      <w:divBdr>
                        <w:top w:val="none" w:sz="0" w:space="0" w:color="auto"/>
                        <w:left w:val="none" w:sz="0" w:space="0" w:color="auto"/>
                        <w:bottom w:val="none" w:sz="0" w:space="0" w:color="auto"/>
                        <w:right w:val="none" w:sz="0" w:space="0" w:color="auto"/>
                      </w:divBdr>
                      <w:divsChild>
                        <w:div w:id="166554690">
                          <w:marLeft w:val="0"/>
                          <w:marRight w:val="0"/>
                          <w:marTop w:val="0"/>
                          <w:marBottom w:val="0"/>
                          <w:divBdr>
                            <w:top w:val="none" w:sz="0" w:space="0" w:color="auto"/>
                            <w:left w:val="none" w:sz="0" w:space="0" w:color="auto"/>
                            <w:bottom w:val="none" w:sz="0" w:space="0" w:color="auto"/>
                            <w:right w:val="none" w:sz="0" w:space="0" w:color="auto"/>
                          </w:divBdr>
                          <w:divsChild>
                            <w:div w:id="166554704">
                              <w:marLeft w:val="0"/>
                              <w:marRight w:val="0"/>
                              <w:marTop w:val="0"/>
                              <w:marBottom w:val="0"/>
                              <w:divBdr>
                                <w:top w:val="none" w:sz="0" w:space="0" w:color="auto"/>
                                <w:left w:val="none" w:sz="0" w:space="0" w:color="auto"/>
                                <w:bottom w:val="none" w:sz="0" w:space="0" w:color="auto"/>
                                <w:right w:val="none" w:sz="0" w:space="0" w:color="auto"/>
                              </w:divBdr>
                              <w:divsChild>
                                <w:div w:id="166554706">
                                  <w:marLeft w:val="0"/>
                                  <w:marRight w:val="0"/>
                                  <w:marTop w:val="0"/>
                                  <w:marBottom w:val="0"/>
                                  <w:divBdr>
                                    <w:top w:val="none" w:sz="0" w:space="0" w:color="auto"/>
                                    <w:left w:val="none" w:sz="0" w:space="0" w:color="auto"/>
                                    <w:bottom w:val="none" w:sz="0" w:space="0" w:color="auto"/>
                                    <w:right w:val="none" w:sz="0" w:space="0" w:color="auto"/>
                                  </w:divBdr>
                                  <w:divsChild>
                                    <w:div w:id="166554689">
                                      <w:marLeft w:val="0"/>
                                      <w:marRight w:val="0"/>
                                      <w:marTop w:val="0"/>
                                      <w:marBottom w:val="0"/>
                                      <w:divBdr>
                                        <w:top w:val="none" w:sz="0" w:space="0" w:color="auto"/>
                                        <w:left w:val="none" w:sz="0" w:space="0" w:color="auto"/>
                                        <w:bottom w:val="none" w:sz="0" w:space="0" w:color="auto"/>
                                        <w:right w:val="none" w:sz="0" w:space="0" w:color="auto"/>
                                      </w:divBdr>
                                      <w:divsChild>
                                        <w:div w:id="16655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08">
      <w:marLeft w:val="0"/>
      <w:marRight w:val="0"/>
      <w:marTop w:val="0"/>
      <w:marBottom w:val="0"/>
      <w:divBdr>
        <w:top w:val="none" w:sz="0" w:space="0" w:color="auto"/>
        <w:left w:val="none" w:sz="0" w:space="0" w:color="auto"/>
        <w:bottom w:val="none" w:sz="0" w:space="0" w:color="auto"/>
        <w:right w:val="none" w:sz="0" w:space="0" w:color="auto"/>
      </w:divBdr>
      <w:divsChild>
        <w:div w:id="166554695">
          <w:marLeft w:val="0"/>
          <w:marRight w:val="0"/>
          <w:marTop w:val="0"/>
          <w:marBottom w:val="0"/>
          <w:divBdr>
            <w:top w:val="none" w:sz="0" w:space="0" w:color="auto"/>
            <w:left w:val="none" w:sz="0" w:space="0" w:color="auto"/>
            <w:bottom w:val="none" w:sz="0" w:space="0" w:color="auto"/>
            <w:right w:val="none" w:sz="0" w:space="0" w:color="auto"/>
          </w:divBdr>
          <w:divsChild>
            <w:div w:id="166554701">
              <w:marLeft w:val="0"/>
              <w:marRight w:val="0"/>
              <w:marTop w:val="0"/>
              <w:marBottom w:val="0"/>
              <w:divBdr>
                <w:top w:val="none" w:sz="0" w:space="0" w:color="auto"/>
                <w:left w:val="none" w:sz="0" w:space="0" w:color="auto"/>
                <w:bottom w:val="none" w:sz="0" w:space="0" w:color="auto"/>
                <w:right w:val="none" w:sz="0" w:space="0" w:color="auto"/>
              </w:divBdr>
              <w:divsChild>
                <w:div w:id="166554705">
                  <w:marLeft w:val="0"/>
                  <w:marRight w:val="0"/>
                  <w:marTop w:val="0"/>
                  <w:marBottom w:val="0"/>
                  <w:divBdr>
                    <w:top w:val="none" w:sz="0" w:space="0" w:color="auto"/>
                    <w:left w:val="none" w:sz="0" w:space="0" w:color="auto"/>
                    <w:bottom w:val="none" w:sz="0" w:space="0" w:color="auto"/>
                    <w:right w:val="none" w:sz="0" w:space="0" w:color="auto"/>
                  </w:divBdr>
                  <w:divsChild>
                    <w:div w:id="166554694">
                      <w:marLeft w:val="0"/>
                      <w:marRight w:val="0"/>
                      <w:marTop w:val="0"/>
                      <w:marBottom w:val="0"/>
                      <w:divBdr>
                        <w:top w:val="none" w:sz="0" w:space="0" w:color="auto"/>
                        <w:left w:val="none" w:sz="0" w:space="0" w:color="auto"/>
                        <w:bottom w:val="none" w:sz="0" w:space="0" w:color="auto"/>
                        <w:right w:val="none" w:sz="0" w:space="0" w:color="auto"/>
                      </w:divBdr>
                      <w:divsChild>
                        <w:div w:id="166554699">
                          <w:marLeft w:val="0"/>
                          <w:marRight w:val="0"/>
                          <w:marTop w:val="0"/>
                          <w:marBottom w:val="0"/>
                          <w:divBdr>
                            <w:top w:val="none" w:sz="0" w:space="0" w:color="auto"/>
                            <w:left w:val="none" w:sz="0" w:space="0" w:color="auto"/>
                            <w:bottom w:val="none" w:sz="0" w:space="0" w:color="auto"/>
                            <w:right w:val="none" w:sz="0" w:space="0" w:color="auto"/>
                          </w:divBdr>
                          <w:divsChild>
                            <w:div w:id="166554692">
                              <w:marLeft w:val="0"/>
                              <w:marRight w:val="0"/>
                              <w:marTop w:val="0"/>
                              <w:marBottom w:val="0"/>
                              <w:divBdr>
                                <w:top w:val="none" w:sz="0" w:space="0" w:color="auto"/>
                                <w:left w:val="none" w:sz="0" w:space="0" w:color="auto"/>
                                <w:bottom w:val="none" w:sz="0" w:space="0" w:color="auto"/>
                                <w:right w:val="none" w:sz="0" w:space="0" w:color="auto"/>
                              </w:divBdr>
                              <w:divsChild>
                                <w:div w:id="166554700">
                                  <w:marLeft w:val="0"/>
                                  <w:marRight w:val="0"/>
                                  <w:marTop w:val="0"/>
                                  <w:marBottom w:val="0"/>
                                  <w:divBdr>
                                    <w:top w:val="none" w:sz="0" w:space="0" w:color="auto"/>
                                    <w:left w:val="none" w:sz="0" w:space="0" w:color="auto"/>
                                    <w:bottom w:val="none" w:sz="0" w:space="0" w:color="auto"/>
                                    <w:right w:val="none" w:sz="0" w:space="0" w:color="auto"/>
                                  </w:divBdr>
                                  <w:divsChild>
                                    <w:div w:id="166554710">
                                      <w:marLeft w:val="0"/>
                                      <w:marRight w:val="0"/>
                                      <w:marTop w:val="0"/>
                                      <w:marBottom w:val="0"/>
                                      <w:divBdr>
                                        <w:top w:val="none" w:sz="0" w:space="0" w:color="auto"/>
                                        <w:left w:val="none" w:sz="0" w:space="0" w:color="auto"/>
                                        <w:bottom w:val="none" w:sz="0" w:space="0" w:color="auto"/>
                                        <w:right w:val="none" w:sz="0" w:space="0" w:color="auto"/>
                                      </w:divBdr>
                                      <w:divsChild>
                                        <w:div w:id="1665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366</TotalTime>
  <Pages>42</Pages>
  <Words>14700</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Вера Филипповна</cp:lastModifiedBy>
  <cp:revision>60</cp:revision>
  <cp:lastPrinted>2017-12-07T09:28:00Z</cp:lastPrinted>
  <dcterms:created xsi:type="dcterms:W3CDTF">2017-05-18T10:11:00Z</dcterms:created>
  <dcterms:modified xsi:type="dcterms:W3CDTF">2021-12-28T09:59:00Z</dcterms:modified>
</cp:coreProperties>
</file>